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988D2" w14:textId="6496D779" w:rsidR="000579FF" w:rsidRPr="00531179" w:rsidRDefault="000579FF" w:rsidP="000579FF">
      <w:pPr>
        <w:tabs>
          <w:tab w:val="left" w:pos="3106"/>
          <w:tab w:val="left" w:pos="8890"/>
        </w:tabs>
        <w:snapToGrid w:val="0"/>
        <w:spacing w:after="60"/>
        <w:ind w:left="376" w:hanging="376"/>
        <w:rPr>
          <w:rFonts w:ascii="Arial" w:hAnsi="Arial" w:cs="Arial"/>
          <w:b/>
          <w:lang w:val="en-US" w:eastAsia="en-US"/>
        </w:rPr>
      </w:pPr>
      <w:r w:rsidRPr="00531179">
        <w:rPr>
          <w:rFonts w:ascii="Arial" w:hAnsi="Arial" w:cs="Arial"/>
          <w:b/>
          <w:lang w:val="en-US" w:eastAsia="en-US"/>
        </w:rPr>
        <w:t>3GPP TSG-RAN WG4 Meeting #107</w:t>
      </w:r>
      <w:r w:rsidRPr="00531179">
        <w:rPr>
          <w:rFonts w:ascii="Arial" w:hAnsi="Arial" w:cs="Arial"/>
          <w:b/>
          <w:lang w:val="en-US" w:eastAsia="en-US"/>
        </w:rPr>
        <w:tab/>
      </w:r>
      <w:r w:rsidR="004C32BF" w:rsidRPr="00531179">
        <w:rPr>
          <w:rFonts w:ascii="Arial" w:hAnsi="Arial" w:cs="Arial"/>
          <w:b/>
          <w:lang w:val="en-US" w:eastAsia="en-US"/>
        </w:rPr>
        <w:t>R4-23</w:t>
      </w:r>
      <w:r w:rsidR="0056703E" w:rsidRPr="00531179">
        <w:rPr>
          <w:rFonts w:ascii="Arial" w:hAnsi="Arial" w:cs="Arial"/>
          <w:b/>
          <w:lang w:val="en-US" w:eastAsia="en-US"/>
        </w:rPr>
        <w:t>13874</w:t>
      </w:r>
    </w:p>
    <w:p w14:paraId="5013A767" w14:textId="63807F06" w:rsidR="00021A7C" w:rsidRPr="00531179" w:rsidRDefault="004A7712" w:rsidP="000579FF">
      <w:pPr>
        <w:tabs>
          <w:tab w:val="left" w:pos="3106"/>
          <w:tab w:val="left" w:pos="3890"/>
        </w:tabs>
        <w:snapToGrid w:val="0"/>
        <w:spacing w:after="60"/>
        <w:ind w:left="376" w:hanging="376"/>
        <w:rPr>
          <w:rFonts w:ascii="Arial" w:eastAsiaTheme="minorEastAsia" w:hAnsi="Arial"/>
          <w:b/>
          <w:lang w:val="en-US" w:eastAsia="zh-CN"/>
        </w:rPr>
      </w:pPr>
      <w:r w:rsidRPr="00531179">
        <w:rPr>
          <w:rFonts w:ascii="Arial" w:hAnsi="Arial" w:cs="Arial"/>
          <w:b/>
          <w:lang w:val="en-US" w:eastAsia="en-US"/>
        </w:rPr>
        <w:t>Toulouse, France, 21 – 25 August 2023</w:t>
      </w:r>
    </w:p>
    <w:p w14:paraId="1D0A09B0" w14:textId="77777777" w:rsidR="00021A7C" w:rsidRPr="00531179" w:rsidRDefault="00021A7C">
      <w:pPr>
        <w:tabs>
          <w:tab w:val="left" w:pos="3106"/>
          <w:tab w:val="center" w:pos="4536"/>
          <w:tab w:val="right" w:pos="9072"/>
        </w:tabs>
        <w:spacing w:line="252" w:lineRule="auto"/>
        <w:jc w:val="both"/>
        <w:rPr>
          <w:rFonts w:ascii="Arial" w:eastAsia="宋体" w:hAnsi="Arial"/>
          <w:b/>
          <w:lang w:val="en-US" w:eastAsia="zh-CN"/>
        </w:rPr>
      </w:pPr>
    </w:p>
    <w:p w14:paraId="252274AA" w14:textId="77777777" w:rsidR="00021A7C" w:rsidRPr="00531179" w:rsidRDefault="00823435">
      <w:pPr>
        <w:tabs>
          <w:tab w:val="left" w:pos="1800"/>
          <w:tab w:val="right" w:pos="9072"/>
        </w:tabs>
        <w:spacing w:after="60" w:line="252" w:lineRule="auto"/>
        <w:ind w:left="1800" w:hanging="1800"/>
        <w:jc w:val="both"/>
        <w:rPr>
          <w:rFonts w:ascii="Arial" w:eastAsia="宋体" w:hAnsi="Arial"/>
          <w:b/>
          <w:lang w:val="en-US" w:eastAsia="zh-CN"/>
        </w:rPr>
      </w:pPr>
      <w:r w:rsidRPr="00531179">
        <w:rPr>
          <w:rFonts w:ascii="Arial" w:eastAsia="MS Mincho" w:hAnsi="Arial"/>
          <w:b/>
          <w:lang w:val="en-US" w:eastAsia="en-US"/>
        </w:rPr>
        <w:t>Source:</w:t>
      </w:r>
      <w:r w:rsidRPr="00531179">
        <w:rPr>
          <w:rFonts w:ascii="Arial" w:eastAsia="MS Mincho" w:hAnsi="Arial"/>
          <w:b/>
          <w:lang w:val="en-US" w:eastAsia="en-US"/>
        </w:rPr>
        <w:tab/>
      </w:r>
      <w:r w:rsidRPr="00531179">
        <w:rPr>
          <w:rFonts w:ascii="Arial" w:eastAsia="宋体" w:hAnsi="Arial"/>
          <w:b/>
          <w:lang w:val="en-US" w:eastAsia="zh-CN"/>
        </w:rPr>
        <w:t>China Telecom</w:t>
      </w:r>
    </w:p>
    <w:p w14:paraId="35E25B6D" w14:textId="77777777" w:rsidR="00021A7C" w:rsidRPr="00531179" w:rsidRDefault="00823435">
      <w:pPr>
        <w:tabs>
          <w:tab w:val="left" w:pos="1800"/>
          <w:tab w:val="right" w:pos="9072"/>
        </w:tabs>
        <w:spacing w:after="60" w:line="252" w:lineRule="auto"/>
        <w:ind w:left="1800" w:hanging="1800"/>
        <w:jc w:val="both"/>
        <w:rPr>
          <w:rFonts w:ascii="Arial" w:eastAsia="宋体" w:hAnsi="Arial"/>
          <w:b/>
          <w:lang w:val="en-US" w:eastAsia="zh-CN"/>
        </w:rPr>
      </w:pPr>
      <w:r w:rsidRPr="00531179">
        <w:rPr>
          <w:rFonts w:ascii="Arial" w:eastAsia="MS Mincho" w:hAnsi="Arial"/>
          <w:b/>
          <w:lang w:val="en-US" w:eastAsia="en-US"/>
        </w:rPr>
        <w:t>Title:</w:t>
      </w:r>
      <w:r w:rsidRPr="00531179">
        <w:rPr>
          <w:rFonts w:ascii="Arial" w:eastAsia="MS Mincho" w:hAnsi="Arial"/>
          <w:b/>
          <w:lang w:val="en-US" w:eastAsia="en-US"/>
        </w:rPr>
        <w:tab/>
      </w:r>
      <w:r w:rsidRPr="00531179">
        <w:rPr>
          <w:rFonts w:ascii="Arial" w:hAnsi="Arial" w:cs="Arial"/>
          <w:b/>
        </w:rPr>
        <w:t>WF on advanced receiver for MU-MIMO scenario</w:t>
      </w:r>
    </w:p>
    <w:p w14:paraId="47DA2AE1" w14:textId="3C4C3949" w:rsidR="00021A7C" w:rsidRPr="00531179" w:rsidRDefault="00823435">
      <w:pPr>
        <w:tabs>
          <w:tab w:val="left" w:pos="1800"/>
          <w:tab w:val="left" w:pos="6835"/>
        </w:tabs>
        <w:spacing w:after="60" w:line="252" w:lineRule="auto"/>
        <w:jc w:val="both"/>
        <w:rPr>
          <w:rFonts w:ascii="Arial" w:eastAsia="宋体" w:hAnsi="Arial"/>
          <w:b/>
          <w:lang w:val="en-US" w:eastAsia="zh-CN"/>
        </w:rPr>
      </w:pPr>
      <w:r w:rsidRPr="00531179">
        <w:rPr>
          <w:rFonts w:ascii="Arial" w:eastAsia="MS Mincho" w:hAnsi="Arial"/>
          <w:b/>
          <w:lang w:val="en-US" w:eastAsia="en-US"/>
        </w:rPr>
        <w:t>Agenda Item:</w:t>
      </w:r>
      <w:r w:rsidRPr="00531179">
        <w:rPr>
          <w:rFonts w:ascii="Arial" w:eastAsia="MS Mincho" w:hAnsi="Arial"/>
          <w:b/>
          <w:lang w:val="en-US" w:eastAsia="en-US"/>
        </w:rPr>
        <w:tab/>
      </w:r>
      <w:r w:rsidR="000579FF" w:rsidRPr="00531179">
        <w:rPr>
          <w:rFonts w:ascii="Arial" w:eastAsia="宋体" w:hAnsi="Arial"/>
          <w:b/>
          <w:lang w:val="en-US" w:eastAsia="zh-CN"/>
        </w:rPr>
        <w:t>8</w:t>
      </w:r>
      <w:r w:rsidRPr="00531179">
        <w:rPr>
          <w:rFonts w:ascii="Arial" w:eastAsia="宋体" w:hAnsi="Arial"/>
          <w:b/>
          <w:lang w:val="en-US" w:eastAsia="zh-CN"/>
        </w:rPr>
        <w:t>.1</w:t>
      </w:r>
      <w:r w:rsidR="004A7712" w:rsidRPr="00531179">
        <w:rPr>
          <w:rFonts w:ascii="Arial" w:eastAsia="宋体" w:hAnsi="Arial"/>
          <w:b/>
          <w:lang w:val="en-US" w:eastAsia="zh-CN"/>
        </w:rPr>
        <w:t>8</w:t>
      </w:r>
      <w:r w:rsidRPr="00531179">
        <w:rPr>
          <w:rFonts w:ascii="Arial" w:eastAsia="宋体" w:hAnsi="Arial"/>
          <w:b/>
          <w:lang w:val="en-US" w:eastAsia="zh-CN"/>
        </w:rPr>
        <w:t>.3</w:t>
      </w:r>
    </w:p>
    <w:p w14:paraId="17ABE21E" w14:textId="77777777" w:rsidR="00021A7C" w:rsidRPr="00531179" w:rsidRDefault="00823435">
      <w:pPr>
        <w:tabs>
          <w:tab w:val="left" w:pos="1800"/>
          <w:tab w:val="center" w:pos="4536"/>
          <w:tab w:val="right" w:pos="9072"/>
        </w:tabs>
        <w:snapToGrid w:val="0"/>
        <w:spacing w:after="240" w:line="252" w:lineRule="auto"/>
        <w:jc w:val="both"/>
        <w:rPr>
          <w:rFonts w:ascii="Arial" w:eastAsia="宋体" w:hAnsi="Arial"/>
          <w:b/>
          <w:lang w:val="en-US" w:eastAsia="zh-CN"/>
        </w:rPr>
      </w:pPr>
      <w:r w:rsidRPr="00531179">
        <w:rPr>
          <w:rFonts w:ascii="Arial" w:eastAsia="MS Mincho" w:hAnsi="Arial"/>
          <w:b/>
          <w:lang w:val="en-US" w:eastAsia="en-US"/>
        </w:rPr>
        <w:t>Document for:</w:t>
      </w:r>
      <w:r w:rsidRPr="00531179">
        <w:rPr>
          <w:rFonts w:ascii="Arial" w:eastAsia="MS Mincho" w:hAnsi="Arial"/>
          <w:b/>
          <w:lang w:val="en-US" w:eastAsia="en-US"/>
        </w:rPr>
        <w:tab/>
      </w:r>
      <w:r w:rsidRPr="00531179">
        <w:rPr>
          <w:rFonts w:ascii="Arial" w:eastAsia="宋体" w:hAnsi="Arial"/>
          <w:b/>
          <w:lang w:val="en-US" w:eastAsia="zh-CN"/>
        </w:rPr>
        <w:t>Approval</w:t>
      </w:r>
    </w:p>
    <w:p w14:paraId="380E4D59" w14:textId="77777777" w:rsidR="00021A7C" w:rsidRPr="00531179" w:rsidRDefault="00823435">
      <w:pPr>
        <w:pStyle w:val="1"/>
        <w:rPr>
          <w:lang w:val="en-US"/>
        </w:rPr>
      </w:pPr>
      <w:r w:rsidRPr="00531179">
        <w:rPr>
          <w:lang w:val="en-US"/>
        </w:rPr>
        <w:t>Introduction</w:t>
      </w:r>
    </w:p>
    <w:p w14:paraId="17BA2EDE" w14:textId="77777777" w:rsidR="00021A7C" w:rsidRPr="00531179" w:rsidRDefault="00823435">
      <w:pPr>
        <w:jc w:val="both"/>
        <w:rPr>
          <w:sz w:val="21"/>
          <w:szCs w:val="21"/>
          <w:lang w:val="en-US"/>
        </w:rPr>
      </w:pPr>
      <w:r w:rsidRPr="00531179">
        <w:rPr>
          <w:sz w:val="21"/>
          <w:szCs w:val="21"/>
          <w:lang w:val="en-US"/>
        </w:rPr>
        <w:t>This document provides the way forward on advanced receiver for MU-MIMO scenario of Rel-18 NR demodulation requirement evolution WI.</w:t>
      </w:r>
    </w:p>
    <w:p w14:paraId="5CA4C4D3" w14:textId="77777777" w:rsidR="00021A7C" w:rsidRPr="00531179" w:rsidRDefault="00823435">
      <w:pPr>
        <w:jc w:val="both"/>
        <w:rPr>
          <w:sz w:val="21"/>
          <w:szCs w:val="21"/>
          <w:lang w:val="en-US" w:eastAsia="zh-CN"/>
        </w:rPr>
      </w:pPr>
      <w:r w:rsidRPr="00531179">
        <w:rPr>
          <w:rFonts w:hint="eastAsia"/>
          <w:sz w:val="21"/>
          <w:szCs w:val="21"/>
          <w:lang w:val="en-US" w:eastAsia="zh-CN"/>
        </w:rPr>
        <w:t>T</w:t>
      </w:r>
      <w:r w:rsidRPr="00531179">
        <w:rPr>
          <w:sz w:val="21"/>
          <w:szCs w:val="21"/>
          <w:lang w:val="en-US" w:eastAsia="zh-CN"/>
        </w:rPr>
        <w:t>he previous approved WFs are listed as below:</w:t>
      </w:r>
    </w:p>
    <w:p w14:paraId="381FCC1D" w14:textId="34AE9D29" w:rsidR="00021A7C" w:rsidRPr="00531179"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 xml:space="preserve">R4-2302929 </w:t>
      </w:r>
      <w:r w:rsidRPr="00531179">
        <w:rPr>
          <w:rFonts w:hint="eastAsia"/>
          <w:sz w:val="21"/>
          <w:szCs w:val="21"/>
          <w:lang w:val="en-US" w:eastAsia="zh-CN"/>
        </w:rPr>
        <w:t>-</w:t>
      </w:r>
      <w:r w:rsidRPr="00531179">
        <w:rPr>
          <w:sz w:val="21"/>
          <w:szCs w:val="21"/>
          <w:lang w:val="en-US" w:eastAsia="zh-CN"/>
        </w:rPr>
        <w:t xml:space="preserve"> WF on advanced receiver for MU-MIMO scenario, China Telecom, RAN4#106</w:t>
      </w:r>
    </w:p>
    <w:p w14:paraId="29CFF048" w14:textId="4258FA43" w:rsidR="000579FF" w:rsidRPr="00531179"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R4-2305914 - WF on advanced receiver for MU-MIMO scenario, China Telecom, RAN4#106bis-e</w:t>
      </w:r>
    </w:p>
    <w:p w14:paraId="6A85BBDF" w14:textId="01150531" w:rsidR="004A7712" w:rsidRPr="00531179"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R4-2309892 - WF on advanced receiver for MU-MIMO scenario, China Telecom, RAN4#107</w:t>
      </w:r>
    </w:p>
    <w:p w14:paraId="36E638DF" w14:textId="77777777" w:rsidR="00021A7C" w:rsidRPr="00531179" w:rsidRDefault="00823435">
      <w:pPr>
        <w:pStyle w:val="1"/>
        <w:rPr>
          <w:sz w:val="32"/>
          <w:szCs w:val="18"/>
        </w:rPr>
      </w:pPr>
      <w:r w:rsidRPr="00531179">
        <w:rPr>
          <w:sz w:val="32"/>
          <w:szCs w:val="18"/>
        </w:rPr>
        <w:t>&lt;Topic #1: Assumptions for the advanced receiver for MU-MIMO&gt;</w:t>
      </w:r>
    </w:p>
    <w:p w14:paraId="61FE13AA" w14:textId="463BD7B8" w:rsidR="00021A7C" w:rsidRPr="00531179" w:rsidRDefault="00823435" w:rsidP="000579FF">
      <w:pPr>
        <w:pStyle w:val="3"/>
        <w:rPr>
          <w:sz w:val="20"/>
        </w:rPr>
      </w:pPr>
      <w:r w:rsidRPr="00531179">
        <w:rPr>
          <w:sz w:val="20"/>
        </w:rPr>
        <w:t>Sub-topic 1-1 Reference receiver</w:t>
      </w:r>
      <w:r w:rsidR="004A7712" w:rsidRPr="00531179">
        <w:rPr>
          <w:sz w:val="20"/>
        </w:rPr>
        <w:t xml:space="preserve"> assumptions</w:t>
      </w:r>
    </w:p>
    <w:p w14:paraId="7828F69A" w14:textId="21C25C15" w:rsidR="00021A7C" w:rsidRPr="00531179" w:rsidRDefault="004A7712" w:rsidP="004A7712">
      <w:pPr>
        <w:rPr>
          <w:b/>
          <w:u w:val="single"/>
          <w:lang w:eastAsia="en-US"/>
        </w:rPr>
      </w:pPr>
      <w:r w:rsidRPr="00531179">
        <w:rPr>
          <w:b/>
          <w:u w:val="single"/>
        </w:rPr>
        <w:t>Issue 1-1-1: Selection of reference receiver</w:t>
      </w:r>
    </w:p>
    <w:p w14:paraId="41EE0D19" w14:textId="77777777" w:rsidR="004A7712" w:rsidRPr="00531179" w:rsidRDefault="004A7712" w:rsidP="004A7712">
      <w:pPr>
        <w:pStyle w:val="af9"/>
        <w:numPr>
          <w:ilvl w:val="0"/>
          <w:numId w:val="2"/>
        </w:numPr>
        <w:overflowPunct/>
        <w:autoSpaceDE/>
        <w:autoSpaceDN/>
        <w:adjustRightInd/>
        <w:snapToGrid w:val="0"/>
        <w:spacing w:before="60" w:after="60"/>
        <w:ind w:left="284" w:firstLineChars="0" w:hanging="284"/>
        <w:textAlignment w:val="auto"/>
      </w:pPr>
      <w:r w:rsidRPr="00531179">
        <w:t>Down select to R-ML as the reference receiver.</w:t>
      </w:r>
    </w:p>
    <w:p w14:paraId="64795D75" w14:textId="77777777"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commentRangeStart w:id="0"/>
      <w:r w:rsidRPr="00531179">
        <w:rPr>
          <w:lang w:eastAsia="zh-CN"/>
        </w:rPr>
        <w:t>The above decision can be revisited in case DCI-based assistant signalling cannot be introduced in RAN1.</w:t>
      </w:r>
      <w:commentRangeEnd w:id="0"/>
      <w:r w:rsidR="00874927">
        <w:rPr>
          <w:rStyle w:val="af7"/>
        </w:rPr>
        <w:commentReference w:id="0"/>
      </w:r>
    </w:p>
    <w:p w14:paraId="1F03487E" w14:textId="77777777"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 xml:space="preserve">Detailed test set-up for R-ML receiver will be further discussed and decided during performance requirements introduction phase. </w:t>
      </w:r>
    </w:p>
    <w:p w14:paraId="5C00CE55" w14:textId="3CBA33B9"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FFS whether test cases need to be introduced for cases which R-ML receiver not applicable</w:t>
      </w:r>
    </w:p>
    <w:p w14:paraId="7B2BED27" w14:textId="42D6100B" w:rsidR="004A7712" w:rsidRPr="00531179" w:rsidRDefault="004A7712">
      <w:pPr>
        <w:pStyle w:val="B1"/>
        <w:ind w:left="0" w:firstLine="0"/>
        <w:rPr>
          <w:rFonts w:eastAsiaTheme="minorEastAsia"/>
          <w:lang w:eastAsia="zh-CN"/>
        </w:rPr>
      </w:pPr>
    </w:p>
    <w:p w14:paraId="31DE8DAE" w14:textId="54DCA66C" w:rsidR="004A7712" w:rsidRPr="00531179" w:rsidRDefault="004A7712">
      <w:pPr>
        <w:pStyle w:val="B1"/>
        <w:ind w:left="0" w:firstLine="0"/>
        <w:rPr>
          <w:rFonts w:eastAsiaTheme="minorEastAsia"/>
          <w:lang w:eastAsia="zh-CN"/>
        </w:rPr>
      </w:pPr>
    </w:p>
    <w:p w14:paraId="0D7FD3F4" w14:textId="77777777" w:rsidR="004E62D9" w:rsidRPr="00531179" w:rsidRDefault="004E62D9" w:rsidP="004E62D9">
      <w:pPr>
        <w:rPr>
          <w:b/>
          <w:u w:val="single"/>
        </w:rPr>
      </w:pPr>
      <w:r w:rsidRPr="00531179">
        <w:rPr>
          <w:b/>
          <w:u w:val="single"/>
        </w:rPr>
        <w:t xml:space="preserve">Issue 1-1-2: Additional assumptions to the R-ML receiver </w:t>
      </w:r>
    </w:p>
    <w:p w14:paraId="166B0324" w14:textId="77777777" w:rsidR="004E62D9" w:rsidRPr="00531179" w:rsidRDefault="004E62D9" w:rsidP="004E62D9">
      <w:pPr>
        <w:pStyle w:val="af9"/>
        <w:numPr>
          <w:ilvl w:val="0"/>
          <w:numId w:val="2"/>
        </w:numPr>
        <w:overflowPunct/>
        <w:autoSpaceDE/>
        <w:autoSpaceDN/>
        <w:adjustRightInd/>
        <w:snapToGrid w:val="0"/>
        <w:spacing w:before="60" w:after="60"/>
        <w:ind w:left="284" w:firstLineChars="0" w:hanging="284"/>
        <w:textAlignment w:val="auto"/>
      </w:pPr>
      <w:r w:rsidRPr="00531179">
        <w:t xml:space="preserve">From R-ML receiver feature introduction perspective (e.g., applicable scenarios/assumption for </w:t>
      </w:r>
      <w:proofErr w:type="spellStart"/>
      <w:r w:rsidRPr="00531179">
        <w:t>signaling</w:t>
      </w:r>
      <w:proofErr w:type="spellEnd"/>
      <w:r w:rsidRPr="00531179">
        <w:t xml:space="preserve"> introduction):</w:t>
      </w:r>
    </w:p>
    <w:p w14:paraId="7FC35C67" w14:textId="77777777" w:rsidR="004E62D9" w:rsidRPr="00531179" w:rsidRDefault="004E62D9" w:rsidP="004E62D9">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531179">
        <w:rPr>
          <w:rFonts w:eastAsia="宋体"/>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4BCD0AF"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1: 2Rx UEs which can process up to 2 layers across target and co-scheduled UEs with R-ML receiver</w:t>
      </w:r>
    </w:p>
    <w:p w14:paraId="5A9E8764"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2: 4Rx UEs which can process up to 2 layers across target and co-scheduled UEs with R-ML receiver</w:t>
      </w:r>
    </w:p>
    <w:p w14:paraId="0EBCDB8D"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3: 4Rx UEs which can process up to 4 layers across target and co-scheduled UEs with R-ML receiver</w:t>
      </w:r>
    </w:p>
    <w:p w14:paraId="7E3F69FD" w14:textId="77777777" w:rsidR="004E62D9" w:rsidRPr="00531179" w:rsidRDefault="004E62D9" w:rsidP="004E62D9">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lang w:eastAsia="zh-CN"/>
        </w:rPr>
        <w:t>Option 2: define the applicability of the corresponding test cases for the three types of UEs respectively based on UE capability reporting.</w:t>
      </w:r>
    </w:p>
    <w:p w14:paraId="211A6ACC" w14:textId="048BF947" w:rsidR="004E62D9" w:rsidRPr="00AE645A" w:rsidRDefault="004E62D9" w:rsidP="00AE645A">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lang w:eastAsia="zh-CN"/>
        </w:rPr>
        <w:t>Other options are not precluded</w:t>
      </w:r>
    </w:p>
    <w:p w14:paraId="12A4DF8F" w14:textId="77777777" w:rsidR="00AE645A" w:rsidRPr="00531179" w:rsidRDefault="00AE645A" w:rsidP="00AE645A">
      <w:pPr>
        <w:pStyle w:val="af9"/>
        <w:numPr>
          <w:ilvl w:val="0"/>
          <w:numId w:val="2"/>
        </w:numPr>
        <w:overflowPunct/>
        <w:autoSpaceDE/>
        <w:autoSpaceDN/>
        <w:adjustRightInd/>
        <w:snapToGrid w:val="0"/>
        <w:spacing w:before="60" w:after="60"/>
        <w:ind w:left="284" w:firstLineChars="0" w:hanging="284"/>
        <w:textAlignment w:val="auto"/>
      </w:pPr>
      <w:r w:rsidRPr="00531179">
        <w:t>From RAN4 requirements test set-up perspective, introducing test cases</w:t>
      </w:r>
      <w:commentRangeStart w:id="1"/>
      <w:r w:rsidRPr="00531179">
        <w:t xml:space="preserve"> with maximum 4 layers across target and co-UE</w:t>
      </w:r>
      <w:commentRangeEnd w:id="1"/>
      <w:r w:rsidR="009E07CB">
        <w:rPr>
          <w:rStyle w:val="af7"/>
        </w:rPr>
        <w:commentReference w:id="1"/>
      </w:r>
      <w:r w:rsidRPr="00531179">
        <w:t>, with DMRS configuration type 1 with length 1</w:t>
      </w:r>
    </w:p>
    <w:p w14:paraId="1D166D99" w14:textId="00773604" w:rsidR="00AE645A" w:rsidRPr="00AE645A" w:rsidRDefault="00AE645A">
      <w:pPr>
        <w:pStyle w:val="B1"/>
        <w:ind w:left="0" w:firstLine="0"/>
        <w:rPr>
          <w:rFonts w:eastAsiaTheme="minorEastAsia"/>
          <w:lang w:eastAsia="zh-CN"/>
        </w:rPr>
      </w:pPr>
    </w:p>
    <w:p w14:paraId="785FEA1A" w14:textId="77777777" w:rsidR="00AE645A" w:rsidRPr="00531179" w:rsidRDefault="00AE645A">
      <w:pPr>
        <w:pStyle w:val="B1"/>
        <w:ind w:left="0" w:firstLine="0"/>
        <w:rPr>
          <w:rFonts w:eastAsiaTheme="minorEastAsia"/>
          <w:lang w:eastAsia="zh-CN"/>
        </w:rPr>
      </w:pPr>
    </w:p>
    <w:p w14:paraId="058892FE" w14:textId="77777777" w:rsidR="006302A7" w:rsidRPr="00531179" w:rsidRDefault="006302A7" w:rsidP="006302A7">
      <w:pPr>
        <w:pStyle w:val="3"/>
        <w:numPr>
          <w:ilvl w:val="2"/>
          <w:numId w:val="0"/>
        </w:numPr>
        <w:overflowPunct/>
        <w:autoSpaceDE/>
        <w:autoSpaceDN/>
        <w:adjustRightInd/>
        <w:ind w:left="720" w:hanging="720"/>
        <w:textAlignment w:val="auto"/>
        <w:rPr>
          <w:sz w:val="20"/>
          <w:lang w:val="sv-SE" w:eastAsia="zh-CN"/>
        </w:rPr>
      </w:pPr>
      <w:r w:rsidRPr="00531179">
        <w:rPr>
          <w:sz w:val="20"/>
        </w:rPr>
        <w:t>Sub-topic 1-2 Discussion on the required information</w:t>
      </w:r>
    </w:p>
    <w:p w14:paraId="637BC295" w14:textId="77777777" w:rsidR="006302A7" w:rsidRPr="00531179" w:rsidRDefault="006302A7" w:rsidP="006302A7">
      <w:pPr>
        <w:pStyle w:val="4"/>
        <w:numPr>
          <w:ilvl w:val="3"/>
          <w:numId w:val="0"/>
        </w:numPr>
        <w:overflowPunct/>
        <w:autoSpaceDE/>
        <w:autoSpaceDN/>
        <w:adjustRightInd/>
        <w:ind w:left="864" w:hanging="864"/>
        <w:textAlignment w:val="auto"/>
        <w:rPr>
          <w:sz w:val="20"/>
        </w:rPr>
      </w:pPr>
      <w:r w:rsidRPr="00531179">
        <w:rPr>
          <w:sz w:val="20"/>
        </w:rPr>
        <w:t>Sub-topic 1-2-1: Required information of the co-scheduled UE for both R-ML and E-IRC</w:t>
      </w:r>
    </w:p>
    <w:p w14:paraId="1DE4C3B2" w14:textId="74B45BC3" w:rsidR="006302A7" w:rsidRPr="00531179" w:rsidRDefault="006302A7" w:rsidP="006302A7">
      <w:pPr>
        <w:rPr>
          <w:b/>
          <w:u w:val="single"/>
          <w:lang w:eastAsia="ko-KR"/>
        </w:rPr>
      </w:pPr>
      <w:r w:rsidRPr="00531179">
        <w:rPr>
          <w:b/>
          <w:u w:val="single"/>
          <w:lang w:eastAsia="ko-KR"/>
        </w:rPr>
        <w:t>Issue 1-2-1-1: The DMRS port information for the co-scheduled UE</w:t>
      </w:r>
    </w:p>
    <w:p w14:paraId="59C7E20F" w14:textId="3A4E487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 xml:space="preserve"> on additional RRC based assistant signalling:</w:t>
      </w:r>
    </w:p>
    <w:p w14:paraId="64384EB6" w14:textId="4631433F"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No need to consider additional RRC </w:t>
      </w:r>
      <w:proofErr w:type="spellStart"/>
      <w:r w:rsidRPr="00531179">
        <w:rPr>
          <w:lang w:eastAsia="zh-CN"/>
        </w:rPr>
        <w:t>signaling</w:t>
      </w:r>
      <w:proofErr w:type="spellEnd"/>
      <w:r w:rsidRPr="00531179">
        <w:rPr>
          <w:lang w:eastAsia="zh-CN"/>
        </w:rPr>
        <w:t xml:space="preserve"> for DMRS port</w:t>
      </w:r>
    </w:p>
    <w:p w14:paraId="5F308038" w14:textId="7EE92E46"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 xml:space="preserve">Option 2: Introduce the assistant RRC signalling such as upper bound on number of ports of co-scheduled UEs to be </w:t>
      </w:r>
      <w:r w:rsidRPr="00531179">
        <w:rPr>
          <w:lang w:eastAsia="zh-CN"/>
        </w:rPr>
        <w:lastRenderedPageBreak/>
        <w:t>detected</w:t>
      </w:r>
    </w:p>
    <w:p w14:paraId="3418E301" w14:textId="77777777" w:rsidR="006302A7" w:rsidRPr="00531179" w:rsidRDefault="006302A7" w:rsidP="006302A7">
      <w:pPr>
        <w:rPr>
          <w:rFonts w:eastAsiaTheme="minorEastAsia"/>
          <w:lang w:eastAsia="zh-CN"/>
        </w:rPr>
      </w:pPr>
    </w:p>
    <w:p w14:paraId="39C97255" w14:textId="77777777" w:rsidR="006302A7" w:rsidRPr="00531179" w:rsidRDefault="006302A7" w:rsidP="006302A7">
      <w:pPr>
        <w:rPr>
          <w:rFonts w:eastAsia="宋体"/>
          <w:b/>
          <w:u w:val="single"/>
          <w:lang w:eastAsia="ko-KR"/>
        </w:rPr>
      </w:pPr>
      <w:r w:rsidRPr="00531179">
        <w:rPr>
          <w:b/>
          <w:u w:val="single"/>
          <w:lang w:eastAsia="ko-KR"/>
        </w:rPr>
        <w:t>Issue 1-2-1-2: The PRB bundling size and frequency domain resource allocation for the co-UE within each PRG of the target UE</w:t>
      </w:r>
    </w:p>
    <w:p w14:paraId="12C9EE22" w14:textId="0C77A8EA"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Updated RAN4 default assumption:</w:t>
      </w:r>
    </w:p>
    <w:p w14:paraId="67C136BC" w14:textId="2B5579AC"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55C78155" w14:textId="25232288"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020C11AA" w14:textId="2E2A789F"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240E652D" w14:textId="41238EA3"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6E9FC316" w14:textId="34F1AD31"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06292AD3" w14:textId="43DAA023"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lang w:eastAsia="zh-CN"/>
        </w:rPr>
        <w:t>Not introduce separate UE capabilities to proposed 1-bit RRC signalling</w:t>
      </w:r>
    </w:p>
    <w:p w14:paraId="66F116C9" w14:textId="77777777" w:rsidR="006302A7" w:rsidRPr="00531179" w:rsidRDefault="006302A7" w:rsidP="006302A7">
      <w:pPr>
        <w:rPr>
          <w:rFonts w:eastAsiaTheme="minorEastAsia"/>
          <w:lang w:val="sv-SE" w:eastAsia="zh-CN"/>
        </w:rPr>
      </w:pPr>
    </w:p>
    <w:p w14:paraId="4A0416C7" w14:textId="77777777" w:rsidR="006302A7" w:rsidRPr="00531179" w:rsidRDefault="006302A7" w:rsidP="006302A7">
      <w:pPr>
        <w:rPr>
          <w:rFonts w:eastAsia="宋体"/>
          <w:b/>
          <w:u w:val="single"/>
          <w:lang w:eastAsia="ko-KR"/>
        </w:rPr>
      </w:pPr>
      <w:r w:rsidRPr="00531179">
        <w:rPr>
          <w:b/>
          <w:u w:val="single"/>
          <w:lang w:eastAsia="ko-KR"/>
        </w:rPr>
        <w:t>Issue 1-2-1-3: The DMRS power boosting for the co-scheduled UE</w:t>
      </w:r>
    </w:p>
    <w:p w14:paraId="5B4ADEAF"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624DD6A2" w14:textId="0B9930AC"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5F2FF6BE"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4E19B475"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51CE77F9" w14:textId="1906CE2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Not introduce separate UE capabilities to proposed 1-bit RRC signalling</w:t>
      </w:r>
    </w:p>
    <w:p w14:paraId="0D0BFA54" w14:textId="77777777" w:rsidR="006302A7" w:rsidRPr="00531179" w:rsidRDefault="006302A7" w:rsidP="006302A7">
      <w:pPr>
        <w:rPr>
          <w:rFonts w:eastAsiaTheme="minorEastAsia"/>
          <w:lang w:val="sv-SE" w:eastAsia="zh-CN"/>
        </w:rPr>
      </w:pPr>
    </w:p>
    <w:p w14:paraId="1F8F1BB2" w14:textId="394CAB97" w:rsidR="006302A7" w:rsidRPr="00531179" w:rsidRDefault="006302A7" w:rsidP="006302A7">
      <w:pPr>
        <w:rPr>
          <w:b/>
          <w:u w:val="single"/>
          <w:lang w:eastAsia="ko-KR"/>
        </w:rPr>
      </w:pPr>
      <w:r w:rsidRPr="00531179">
        <w:rPr>
          <w:b/>
          <w:u w:val="single"/>
          <w:lang w:eastAsia="ko-KR"/>
        </w:rPr>
        <w:t>Issue 1-2-1-4: Time domain resource allocation information of the co-scheduled UE</w:t>
      </w:r>
    </w:p>
    <w:p w14:paraId="19AFE5EC"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0C145159" w14:textId="321D50F0"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0281892B"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3E77F530"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1B05FF9E"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Not introduce separate UE capabilities to proposed 1-bit RRC signalling</w:t>
      </w:r>
    </w:p>
    <w:p w14:paraId="46E1DCBE" w14:textId="77777777" w:rsidR="006302A7" w:rsidRPr="00531179" w:rsidRDefault="006302A7" w:rsidP="006302A7">
      <w:pPr>
        <w:rPr>
          <w:rFonts w:eastAsiaTheme="minorEastAsia"/>
          <w:lang w:val="sv-SE" w:eastAsia="zh-CN"/>
        </w:rPr>
      </w:pPr>
    </w:p>
    <w:p w14:paraId="40364D5B" w14:textId="77777777" w:rsidR="006302A7" w:rsidRPr="00531179" w:rsidRDefault="006302A7" w:rsidP="006302A7">
      <w:pPr>
        <w:rPr>
          <w:rFonts w:eastAsia="宋体"/>
          <w:b/>
          <w:u w:val="single"/>
          <w:lang w:eastAsia="ko-KR"/>
        </w:rPr>
      </w:pPr>
      <w:r w:rsidRPr="00531179">
        <w:rPr>
          <w:b/>
          <w:u w:val="single"/>
          <w:lang w:eastAsia="ko-KR"/>
        </w:rPr>
        <w:t>Issue 1-2-1-5: Frequency domain resource allocation type for the co-UE and the target UE</w:t>
      </w:r>
    </w:p>
    <w:p w14:paraId="7E425FA4" w14:textId="475B88F9" w:rsidR="006302A7" w:rsidRPr="00531179" w:rsidRDefault="0011649D" w:rsidP="006302A7">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535C10A3" w14:textId="5AA10CBD"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UE assume the same frequency domain resource allocation type for target and co-UE, and introduce 1-bit RRC signalling to indicate if default assumption not valid</w:t>
      </w:r>
    </w:p>
    <w:p w14:paraId="0DF71303"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Not to have this assumption</w:t>
      </w:r>
    </w:p>
    <w:p w14:paraId="685ED096" w14:textId="77777777" w:rsidR="006302A7" w:rsidRPr="00531179" w:rsidRDefault="006302A7" w:rsidP="006302A7">
      <w:pPr>
        <w:rPr>
          <w:rFonts w:ascii="Arial" w:eastAsiaTheme="minorEastAsia" w:hAnsi="Arial" w:cs="Arial"/>
          <w:lang w:val="sv-SE" w:eastAsia="zh-CN"/>
        </w:rPr>
      </w:pPr>
    </w:p>
    <w:p w14:paraId="1874EBFA" w14:textId="77777777" w:rsidR="006302A7" w:rsidRPr="00531179" w:rsidRDefault="006302A7" w:rsidP="006302A7">
      <w:pPr>
        <w:pStyle w:val="4"/>
        <w:numPr>
          <w:ilvl w:val="3"/>
          <w:numId w:val="0"/>
        </w:numPr>
        <w:overflowPunct/>
        <w:autoSpaceDE/>
        <w:autoSpaceDN/>
        <w:adjustRightInd/>
        <w:ind w:left="864" w:hanging="864"/>
        <w:textAlignment w:val="auto"/>
        <w:rPr>
          <w:rFonts w:eastAsia="宋体"/>
          <w:sz w:val="20"/>
          <w:lang w:val="sv-SE" w:eastAsia="zh-CN"/>
        </w:rPr>
      </w:pPr>
      <w:r w:rsidRPr="00531179">
        <w:rPr>
          <w:sz w:val="20"/>
        </w:rPr>
        <w:t>Sub-topic 1-2-2: Required information of the co-scheduled UE for R-ML only</w:t>
      </w:r>
    </w:p>
    <w:p w14:paraId="588D955C" w14:textId="77777777" w:rsidR="006302A7" w:rsidRPr="00531179" w:rsidRDefault="006302A7" w:rsidP="006302A7">
      <w:pPr>
        <w:rPr>
          <w:b/>
          <w:u w:val="single"/>
          <w:lang w:eastAsia="ko-KR"/>
        </w:rPr>
      </w:pPr>
      <w:r w:rsidRPr="00531179">
        <w:rPr>
          <w:b/>
          <w:u w:val="single"/>
          <w:lang w:eastAsia="ko-KR"/>
        </w:rPr>
        <w:t>Issue 1-2-2-1: CSI-RS location of co-scheduled UE</w:t>
      </w:r>
    </w:p>
    <w:p w14:paraId="4E7C9651" w14:textId="0495051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 RRC signalling is needed</w:t>
      </w:r>
    </w:p>
    <w:p w14:paraId="287956D5"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5204E386" w14:textId="237F528B" w:rsidR="006302A7" w:rsidRPr="00531179" w:rsidRDefault="006302A7" w:rsidP="006302A7">
      <w:pPr>
        <w:snapToGrid w:val="0"/>
        <w:spacing w:before="60" w:after="60"/>
        <w:rPr>
          <w:b/>
          <w:u w:val="single"/>
          <w:lang w:eastAsia="ko-KR"/>
        </w:rPr>
      </w:pPr>
      <w:r w:rsidRPr="00531179">
        <w:rPr>
          <w:b/>
          <w:u w:val="single"/>
          <w:lang w:eastAsia="ko-KR"/>
        </w:rPr>
        <w:t xml:space="preserve">Issue 1-2-2-2: The modulation order information of the co-scheduled UE (DCI based assistant </w:t>
      </w:r>
      <w:proofErr w:type="spellStart"/>
      <w:r w:rsidRPr="00531179">
        <w:rPr>
          <w:b/>
          <w:u w:val="single"/>
          <w:lang w:eastAsia="ko-KR"/>
        </w:rPr>
        <w:t>signaling</w:t>
      </w:r>
      <w:proofErr w:type="spellEnd"/>
      <w:r w:rsidRPr="00531179">
        <w:rPr>
          <w:b/>
          <w:u w:val="single"/>
          <w:lang w:eastAsia="ko-KR"/>
        </w:rPr>
        <w:t>)</w:t>
      </w:r>
    </w:p>
    <w:p w14:paraId="5BA9BE73" w14:textId="0F23143C" w:rsidR="006302A7" w:rsidRPr="00531179" w:rsidRDefault="00FC6E58"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Candidate options </w:t>
      </w:r>
      <w:r w:rsidR="006302A7" w:rsidRPr="00531179">
        <w:rPr>
          <w:rFonts w:eastAsia="宋体"/>
          <w:lang w:eastAsia="zh-CN"/>
        </w:rPr>
        <w:t>on wording updates to the previous approved LS to RAN1:</w:t>
      </w:r>
    </w:p>
    <w:p w14:paraId="19FC3039" w14:textId="4FCBE84F"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w:t>
      </w:r>
      <w:r w:rsidR="006302A7" w:rsidRPr="00531179">
        <w:rPr>
          <w:lang w:eastAsia="zh-CN"/>
        </w:rPr>
        <w:t>1:</w:t>
      </w:r>
    </w:p>
    <w:p w14:paraId="7AD2CA81"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For indexes 1-5, In all the PRGs allocated to the target UE have co-scheduled UE(s), which has the same DMRS sequence as the target UE, scheduled with QPSK/16QAM/… transmission.</w:t>
      </w:r>
    </w:p>
    <w:p w14:paraId="03AFA1DD"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For indexes 1-6, revise ‘PRB’ to ‘PRG’</w:t>
      </w:r>
    </w:p>
    <w:p w14:paraId="3F18DF85" w14:textId="76A66858" w:rsidR="006302A7" w:rsidRPr="00531179" w:rsidRDefault="006302A7" w:rsidP="006302A7">
      <w:pPr>
        <w:snapToGrid w:val="0"/>
        <w:spacing w:before="60" w:after="60"/>
        <w:rPr>
          <w:rFonts w:eastAsia="Malgun Gothic"/>
          <w:b/>
          <w:u w:val="single"/>
          <w:lang w:eastAsia="ko-KR"/>
        </w:rPr>
      </w:pPr>
    </w:p>
    <w:p w14:paraId="34C831B5" w14:textId="77777777" w:rsidR="00C45CCF" w:rsidRPr="00531179" w:rsidRDefault="00C45CCF" w:rsidP="00C45CCF">
      <w:pPr>
        <w:snapToGrid w:val="0"/>
        <w:spacing w:before="60" w:after="60"/>
        <w:rPr>
          <w:rFonts w:eastAsia="宋体"/>
          <w:b/>
          <w:u w:val="single"/>
          <w:lang w:eastAsia="ko-KR"/>
        </w:rPr>
      </w:pPr>
      <w:r w:rsidRPr="00531179">
        <w:rPr>
          <w:b/>
          <w:u w:val="single"/>
          <w:lang w:eastAsia="ko-KR"/>
        </w:rPr>
        <w:t xml:space="preserve">Issue 1-2-2-3: The modulation order information of the co-scheduled UE (RRC based assistant </w:t>
      </w:r>
      <w:proofErr w:type="spellStart"/>
      <w:r w:rsidRPr="00531179">
        <w:rPr>
          <w:b/>
          <w:u w:val="single"/>
          <w:lang w:eastAsia="ko-KR"/>
        </w:rPr>
        <w:t>signaling</w:t>
      </w:r>
      <w:proofErr w:type="spellEnd"/>
      <w:r w:rsidRPr="00531179">
        <w:rPr>
          <w:b/>
          <w:u w:val="single"/>
          <w:lang w:eastAsia="ko-KR"/>
        </w:rPr>
        <w:t>)</w:t>
      </w:r>
    </w:p>
    <w:p w14:paraId="4BFA5334" w14:textId="0D625652" w:rsidR="00C45CCF" w:rsidRPr="00531179" w:rsidRDefault="0011649D" w:rsidP="00C45CCF">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lastRenderedPageBreak/>
        <w:t>Candidate options</w:t>
      </w:r>
      <w:r w:rsidR="00C45CCF" w:rsidRPr="00531179">
        <w:rPr>
          <w:rFonts w:eastAsia="宋体"/>
          <w:lang w:eastAsia="zh-CN"/>
        </w:rPr>
        <w:t xml:space="preserve"> on RRC based assistant </w:t>
      </w:r>
      <w:proofErr w:type="spellStart"/>
      <w:r w:rsidR="00C45CCF" w:rsidRPr="00531179">
        <w:rPr>
          <w:rFonts w:eastAsia="宋体"/>
          <w:lang w:eastAsia="zh-CN"/>
        </w:rPr>
        <w:t>signaling</w:t>
      </w:r>
      <w:proofErr w:type="spellEnd"/>
      <w:r w:rsidR="00C45CCF" w:rsidRPr="00531179">
        <w:rPr>
          <w:rFonts w:eastAsia="宋体"/>
          <w:lang w:eastAsia="zh-CN"/>
        </w:rPr>
        <w:t xml:space="preserve"> details:</w:t>
      </w:r>
    </w:p>
    <w:p w14:paraId="5D56D4CB" w14:textId="363C36CA" w:rsidR="00C45CCF" w:rsidRPr="00531179" w:rsidRDefault="00C45CCF" w:rsidP="00C45C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w:t>
      </w:r>
      <w:r w:rsidRPr="00531179">
        <w:t xml:space="preserve"> </w:t>
      </w:r>
      <w:r w:rsidRPr="00531179">
        <w:rPr>
          <w:lang w:eastAsia="zh-CN"/>
        </w:rPr>
        <w:t xml:space="preserve">2-bit RRC </w:t>
      </w:r>
      <w:proofErr w:type="spellStart"/>
      <w:r w:rsidRPr="00531179">
        <w:rPr>
          <w:lang w:eastAsia="zh-CN"/>
        </w:rPr>
        <w:t>signaling</w:t>
      </w:r>
      <w:proofErr w:type="spellEnd"/>
      <w:r w:rsidRPr="00531179">
        <w:rPr>
          <w:lang w:eastAsia="zh-CN"/>
        </w:rPr>
        <w:t xml:space="preserve"> to indicate MCS table or maximum modulation order of co-UEs</w:t>
      </w:r>
    </w:p>
    <w:p w14:paraId="672E66F4" w14:textId="30C664AD" w:rsidR="00C45CCF" w:rsidRPr="00531179" w:rsidRDefault="00C45CCF" w:rsidP="00C45C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 2: 1-bit RRC signalling to indicate whether the 1024-QAM MCS table is used or not for the co-scheduled UE</w:t>
      </w:r>
    </w:p>
    <w:p w14:paraId="68FDE117" w14:textId="0680931D" w:rsidR="00C45CCF" w:rsidRPr="00531179" w:rsidRDefault="00C45CCF"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rFonts w:eastAsiaTheme="minorEastAsia" w:hint="eastAsia"/>
          <w:lang w:eastAsia="zh-CN"/>
        </w:rPr>
        <w:t>O</w:t>
      </w:r>
      <w:r w:rsidRPr="00531179">
        <w:rPr>
          <w:rFonts w:eastAsiaTheme="minorEastAsia"/>
          <w:lang w:eastAsia="zh-CN"/>
        </w:rPr>
        <w:t>ption 3: 1 bit indicates that in the whole cell, max MCS table for all the UEs is below 1024QAM</w:t>
      </w:r>
    </w:p>
    <w:p w14:paraId="285044F8"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797A1943" w14:textId="44E184FA" w:rsidR="006302A7" w:rsidRPr="00531179" w:rsidRDefault="006302A7" w:rsidP="00C45CCF">
      <w:pPr>
        <w:snapToGrid w:val="0"/>
        <w:spacing w:before="60" w:after="60"/>
        <w:rPr>
          <w:b/>
          <w:u w:val="single"/>
          <w:lang w:eastAsia="ko-KR"/>
        </w:rPr>
      </w:pPr>
      <w:r w:rsidRPr="00531179">
        <w:rPr>
          <w:b/>
          <w:u w:val="single"/>
          <w:lang w:eastAsia="ko-KR"/>
        </w:rPr>
        <w:t>Issue 1-2-2-4: Additional evaluation on modulation order blind detection</w:t>
      </w:r>
    </w:p>
    <w:p w14:paraId="3609BF6B" w14:textId="2DF7A233" w:rsidR="00C45CCF" w:rsidRPr="00531179" w:rsidRDefault="00C45CCF" w:rsidP="00C45CCF">
      <w:pPr>
        <w:pStyle w:val="af9"/>
        <w:numPr>
          <w:ilvl w:val="0"/>
          <w:numId w:val="14"/>
        </w:numPr>
        <w:overflowPunct/>
        <w:autoSpaceDE/>
        <w:adjustRightInd/>
        <w:snapToGrid w:val="0"/>
        <w:spacing w:before="120" w:after="60"/>
        <w:ind w:left="284" w:firstLineChars="0" w:hanging="284"/>
        <w:textAlignment w:val="auto"/>
        <w:rPr>
          <w:rFonts w:eastAsiaTheme="minorEastAsia"/>
          <w:lang w:eastAsia="zh-CN"/>
        </w:rPr>
      </w:pPr>
      <w:r w:rsidRPr="00531179">
        <w:rPr>
          <w:rFonts w:eastAsia="宋体"/>
          <w:lang w:eastAsia="zh-CN"/>
        </w:rPr>
        <w:t>Interested</w:t>
      </w:r>
      <w:r w:rsidRPr="00531179">
        <w:t xml:space="preserve"> companies can further evaluate the performance impact with ZP-CSI-RS aided blind detection under phase II performance requirements introduction phase</w:t>
      </w:r>
    </w:p>
    <w:p w14:paraId="5B38D2B0" w14:textId="77777777" w:rsidR="00C45CCF" w:rsidRPr="00531179" w:rsidRDefault="00C45CCF" w:rsidP="006302A7">
      <w:pPr>
        <w:pStyle w:val="B1"/>
        <w:ind w:left="0" w:firstLine="0"/>
        <w:rPr>
          <w:rFonts w:eastAsiaTheme="minorEastAsia"/>
          <w:lang w:eastAsia="zh-CN"/>
        </w:rPr>
      </w:pPr>
    </w:p>
    <w:p w14:paraId="6DE38468" w14:textId="77777777" w:rsidR="006302A7" w:rsidRPr="00531179" w:rsidRDefault="006302A7" w:rsidP="006302A7">
      <w:pPr>
        <w:pStyle w:val="3"/>
        <w:numPr>
          <w:ilvl w:val="2"/>
          <w:numId w:val="0"/>
        </w:numPr>
        <w:overflowPunct/>
        <w:autoSpaceDE/>
        <w:autoSpaceDN/>
        <w:adjustRightInd/>
        <w:ind w:left="720" w:hanging="720"/>
        <w:textAlignment w:val="auto"/>
        <w:rPr>
          <w:sz w:val="20"/>
          <w:lang w:val="sv-SE" w:eastAsia="zh-CN"/>
        </w:rPr>
      </w:pPr>
      <w:bookmarkStart w:id="2" w:name="_GoBack"/>
      <w:bookmarkEnd w:id="2"/>
      <w:r w:rsidRPr="00531179">
        <w:rPr>
          <w:sz w:val="20"/>
        </w:rPr>
        <w:t xml:space="preserve">Sub-topic 1-3 UE capability aspects </w:t>
      </w:r>
    </w:p>
    <w:p w14:paraId="4C5B8749" w14:textId="429B2953" w:rsidR="006302A7" w:rsidRPr="00531179" w:rsidRDefault="006302A7" w:rsidP="006302A7">
      <w:pPr>
        <w:snapToGrid w:val="0"/>
        <w:spacing w:before="60" w:after="60"/>
        <w:rPr>
          <w:rFonts w:eastAsia="Malgun Gothic"/>
          <w:b/>
          <w:u w:val="single"/>
          <w:lang w:eastAsia="ko-KR"/>
        </w:rPr>
      </w:pPr>
      <w:r w:rsidRPr="00531179">
        <w:rPr>
          <w:b/>
          <w:u w:val="single"/>
          <w:lang w:eastAsia="ko-KR"/>
        </w:rPr>
        <w:t>Issue 1-3-1: Capability signalling for advanced receiver for MU-MIMO</w:t>
      </w:r>
    </w:p>
    <w:p w14:paraId="312960BD" w14:textId="3A67FE7F" w:rsidR="006302A7" w:rsidRPr="00531179" w:rsidRDefault="00C45CCF"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等线"/>
        </w:rPr>
        <w:t xml:space="preserve">Supporting MU-MIMO advanced receiver is an optional feature with capability </w:t>
      </w:r>
      <w:proofErr w:type="spellStart"/>
      <w:r w:rsidRPr="00531179">
        <w:rPr>
          <w:rFonts w:eastAsia="等线"/>
        </w:rPr>
        <w:t>signaling</w:t>
      </w:r>
      <w:proofErr w:type="spellEnd"/>
    </w:p>
    <w:p w14:paraId="2E05F219" w14:textId="2694242C" w:rsidR="006302A7" w:rsidRPr="00531179" w:rsidRDefault="00C45CCF"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O</w:t>
      </w:r>
      <w:r w:rsidR="006302A7" w:rsidRPr="00531179">
        <w:rPr>
          <w:rFonts w:eastAsia="宋体"/>
          <w:lang w:eastAsia="zh-CN"/>
        </w:rPr>
        <w:t>n UE capability signalling details:</w:t>
      </w:r>
    </w:p>
    <w:tbl>
      <w:tblPr>
        <w:tblStyle w:val="af6"/>
        <w:tblW w:w="0" w:type="auto"/>
        <w:tblLook w:val="04A0" w:firstRow="1" w:lastRow="0" w:firstColumn="1" w:lastColumn="0" w:noHBand="0" w:noVBand="1"/>
      </w:tblPr>
      <w:tblGrid>
        <w:gridCol w:w="3485"/>
        <w:gridCol w:w="3486"/>
        <w:gridCol w:w="3486"/>
      </w:tblGrid>
      <w:tr w:rsidR="00531179" w:rsidRPr="00531179" w14:paraId="3B58EC66" w14:textId="77777777" w:rsidTr="009163E6">
        <w:tc>
          <w:tcPr>
            <w:tcW w:w="3485" w:type="dxa"/>
          </w:tcPr>
          <w:p w14:paraId="4D775793" w14:textId="4CF58DC6" w:rsidR="009163E6" w:rsidRPr="00531179" w:rsidRDefault="009163E6" w:rsidP="006302A7">
            <w:pPr>
              <w:rPr>
                <w:rFonts w:eastAsiaTheme="minorEastAsia"/>
                <w:b/>
                <w:lang w:eastAsia="zh-CN"/>
              </w:rPr>
            </w:pPr>
            <w:r w:rsidRPr="00531179">
              <w:rPr>
                <w:rFonts w:eastAsiaTheme="minorEastAsia" w:hint="eastAsia"/>
                <w:b/>
                <w:u w:val="single"/>
                <w:lang w:eastAsia="zh-CN"/>
              </w:rPr>
              <w:t>C</w:t>
            </w:r>
            <w:r w:rsidRPr="00531179">
              <w:rPr>
                <w:rFonts w:eastAsiaTheme="minorEastAsia"/>
                <w:b/>
                <w:u w:val="single"/>
                <w:lang w:eastAsia="zh-CN"/>
              </w:rPr>
              <w:t>andidate</w:t>
            </w:r>
            <w:r w:rsidRPr="00531179">
              <w:rPr>
                <w:rFonts w:eastAsiaTheme="minorEastAsia"/>
                <w:b/>
                <w:lang w:eastAsia="zh-CN"/>
              </w:rPr>
              <w:t xml:space="preserve"> contents of R-ML capability definition</w:t>
            </w:r>
          </w:p>
        </w:tc>
        <w:tc>
          <w:tcPr>
            <w:tcW w:w="3486" w:type="dxa"/>
          </w:tcPr>
          <w:p w14:paraId="7667854E" w14:textId="240C51A7" w:rsidR="009163E6" w:rsidRPr="00531179" w:rsidRDefault="009163E6" w:rsidP="006302A7">
            <w:pPr>
              <w:rPr>
                <w:rFonts w:eastAsiaTheme="minorEastAsia"/>
                <w:b/>
                <w:lang w:eastAsia="zh-CN"/>
              </w:rPr>
            </w:pPr>
            <w:r w:rsidRPr="00531179">
              <w:rPr>
                <w:rFonts w:eastAsiaTheme="minorEastAsia" w:hint="eastAsia"/>
                <w:b/>
                <w:lang w:eastAsia="zh-CN"/>
              </w:rPr>
              <w:t>I</w:t>
            </w:r>
            <w:r w:rsidRPr="00531179">
              <w:rPr>
                <w:rFonts w:eastAsiaTheme="minorEastAsia"/>
                <w:b/>
                <w:lang w:eastAsia="zh-CN"/>
              </w:rPr>
              <w:t xml:space="preserve">f </w:t>
            </w:r>
            <w:r w:rsidR="00CC3A47" w:rsidRPr="00531179">
              <w:rPr>
                <w:rFonts w:eastAsiaTheme="minorEastAsia"/>
                <w:b/>
                <w:lang w:eastAsia="zh-CN"/>
              </w:rPr>
              <w:t>defined</w:t>
            </w:r>
            <w:r w:rsidRPr="00531179">
              <w:rPr>
                <w:rFonts w:eastAsiaTheme="minorEastAsia"/>
                <w:b/>
                <w:lang w:eastAsia="zh-CN"/>
              </w:rPr>
              <w:t>, by capability signalling or by UE declaration</w:t>
            </w:r>
          </w:p>
        </w:tc>
        <w:tc>
          <w:tcPr>
            <w:tcW w:w="3486" w:type="dxa"/>
          </w:tcPr>
          <w:p w14:paraId="7C71F88B" w14:textId="5E973BEB" w:rsidR="009163E6" w:rsidRPr="00531179" w:rsidRDefault="00EC5995" w:rsidP="006302A7">
            <w:pPr>
              <w:rPr>
                <w:rFonts w:eastAsiaTheme="minorEastAsia"/>
                <w:b/>
                <w:lang w:eastAsia="zh-CN"/>
              </w:rPr>
            </w:pPr>
            <w:r w:rsidRPr="00531179">
              <w:rPr>
                <w:rFonts w:eastAsiaTheme="minorEastAsia" w:hint="eastAsia"/>
                <w:b/>
                <w:lang w:eastAsia="zh-CN"/>
              </w:rPr>
              <w:t>N</w:t>
            </w:r>
            <w:r w:rsidRPr="00531179">
              <w:rPr>
                <w:rFonts w:eastAsiaTheme="minorEastAsia"/>
                <w:b/>
                <w:lang w:eastAsia="zh-CN"/>
              </w:rPr>
              <w:t>ote</w:t>
            </w:r>
          </w:p>
        </w:tc>
      </w:tr>
      <w:tr w:rsidR="00531179" w:rsidRPr="00531179" w14:paraId="7BD284A2" w14:textId="77777777" w:rsidTr="009163E6">
        <w:tc>
          <w:tcPr>
            <w:tcW w:w="3485" w:type="dxa"/>
          </w:tcPr>
          <w:p w14:paraId="5D71E14A" w14:textId="193F6C56" w:rsidR="009163E6" w:rsidRPr="00531179" w:rsidRDefault="009163E6" w:rsidP="006302A7">
            <w:pPr>
              <w:rPr>
                <w:rFonts w:eastAsiaTheme="minorEastAsia"/>
                <w:lang w:eastAsia="zh-CN"/>
              </w:rPr>
            </w:pPr>
            <w:r w:rsidRPr="00531179">
              <w:rPr>
                <w:rFonts w:eastAsiaTheme="minorEastAsia"/>
                <w:lang w:eastAsia="zh-CN"/>
              </w:rPr>
              <w:t xml:space="preserve">R-ML </w:t>
            </w:r>
            <w:r w:rsidRPr="00874927">
              <w:rPr>
                <w:rFonts w:eastAsiaTheme="minorEastAsia"/>
                <w:lang w:eastAsia="zh-CN"/>
              </w:rPr>
              <w:t>with modulation order blind detection</w:t>
            </w:r>
          </w:p>
        </w:tc>
        <w:tc>
          <w:tcPr>
            <w:tcW w:w="3486" w:type="dxa"/>
          </w:tcPr>
          <w:p w14:paraId="53451E11" w14:textId="020354D6" w:rsidR="009163E6" w:rsidRPr="00531179" w:rsidRDefault="009163E6" w:rsidP="006302A7">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74DCC4B9" w14:textId="30C42417" w:rsidR="009163E6" w:rsidRPr="00531179" w:rsidRDefault="009163E6" w:rsidP="006302A7">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2: By UE declaration</w:t>
            </w:r>
          </w:p>
        </w:tc>
        <w:tc>
          <w:tcPr>
            <w:tcW w:w="3486" w:type="dxa"/>
          </w:tcPr>
          <w:p w14:paraId="5473DC2D" w14:textId="77777777" w:rsidR="009163E6" w:rsidRPr="00531179" w:rsidRDefault="009163E6" w:rsidP="006302A7">
            <w:pPr>
              <w:rPr>
                <w:rFonts w:eastAsiaTheme="minorEastAsia"/>
                <w:lang w:eastAsia="zh-CN"/>
              </w:rPr>
            </w:pPr>
          </w:p>
        </w:tc>
      </w:tr>
      <w:tr w:rsidR="00531179" w:rsidRPr="00531179" w14:paraId="5B9B3E43" w14:textId="77777777" w:rsidTr="009163E6">
        <w:tc>
          <w:tcPr>
            <w:tcW w:w="3485" w:type="dxa"/>
          </w:tcPr>
          <w:p w14:paraId="2E92D2A7" w14:textId="03A50CBB" w:rsidR="009163E6" w:rsidRPr="00531179" w:rsidRDefault="009163E6" w:rsidP="006302A7">
            <w:pPr>
              <w:rPr>
                <w:rFonts w:eastAsiaTheme="minorEastAsia"/>
                <w:lang w:eastAsia="zh-CN"/>
              </w:rPr>
            </w:pPr>
            <w:r w:rsidRPr="00531179">
              <w:rPr>
                <w:rFonts w:eastAsiaTheme="minorEastAsia"/>
                <w:lang w:eastAsia="zh-CN"/>
              </w:rPr>
              <w:t>DMRS pattern that R-ML supported</w:t>
            </w:r>
          </w:p>
        </w:tc>
        <w:tc>
          <w:tcPr>
            <w:tcW w:w="3486" w:type="dxa"/>
          </w:tcPr>
          <w:p w14:paraId="51A81BE5" w14:textId="27E9BA74" w:rsidR="009163E6" w:rsidRPr="00531179" w:rsidRDefault="00EC5995" w:rsidP="006302A7">
            <w:pPr>
              <w:rPr>
                <w:rFonts w:eastAsiaTheme="minorEastAsia"/>
                <w:lang w:eastAsia="zh-CN"/>
              </w:rPr>
            </w:pPr>
            <w:r w:rsidRPr="00531179">
              <w:rPr>
                <w:rFonts w:eastAsiaTheme="minorEastAsia" w:hint="eastAsia"/>
                <w:lang w:eastAsia="zh-CN"/>
              </w:rPr>
              <w:t>F</w:t>
            </w:r>
            <w:r w:rsidRPr="00531179">
              <w:rPr>
                <w:rFonts w:eastAsiaTheme="minorEastAsia"/>
                <w:lang w:eastAsia="zh-CN"/>
              </w:rPr>
              <w:t>FS</w:t>
            </w:r>
          </w:p>
        </w:tc>
        <w:tc>
          <w:tcPr>
            <w:tcW w:w="3486" w:type="dxa"/>
          </w:tcPr>
          <w:p w14:paraId="3943081E" w14:textId="41D87F5E" w:rsidR="009163E6" w:rsidRPr="00531179" w:rsidRDefault="00EC5995" w:rsidP="006302A7">
            <w:pPr>
              <w:rPr>
                <w:rFonts w:eastAsiaTheme="minorEastAsia"/>
                <w:lang w:eastAsia="zh-CN"/>
              </w:rPr>
            </w:pPr>
            <w:r w:rsidRPr="00531179">
              <w:rPr>
                <w:rFonts w:eastAsiaTheme="minorEastAsia" w:hint="eastAsia"/>
                <w:lang w:eastAsia="zh-CN"/>
              </w:rPr>
              <w:t>I</w:t>
            </w:r>
            <w:r w:rsidRPr="00531179">
              <w:rPr>
                <w:rFonts w:eastAsiaTheme="minorEastAsia"/>
                <w:lang w:eastAsia="zh-CN"/>
              </w:rPr>
              <w:t>ncluding</w:t>
            </w:r>
            <w:r w:rsidR="00CC3A47" w:rsidRPr="00531179">
              <w:rPr>
                <w:rFonts w:eastAsiaTheme="minorEastAsia"/>
                <w:lang w:eastAsia="zh-CN"/>
              </w:rPr>
              <w:t xml:space="preserve"> the</w:t>
            </w:r>
            <w:r w:rsidRPr="00531179">
              <w:rPr>
                <w:rFonts w:eastAsiaTheme="minorEastAsia"/>
                <w:lang w:eastAsia="zh-CN"/>
              </w:rPr>
              <w:t xml:space="preserve"> maximum length</w:t>
            </w:r>
            <w:r w:rsidR="00CC3A47" w:rsidRPr="00531179">
              <w:rPr>
                <w:rFonts w:eastAsiaTheme="minorEastAsia"/>
                <w:lang w:eastAsia="zh-CN"/>
              </w:rPr>
              <w:t>,</w:t>
            </w:r>
            <w:r w:rsidRPr="00531179">
              <w:rPr>
                <w:rFonts w:eastAsiaTheme="minorEastAsia"/>
                <w:lang w:eastAsia="zh-CN"/>
              </w:rPr>
              <w:t xml:space="preserve"> DMRS type</w:t>
            </w:r>
            <w:r w:rsidR="00CC3A47" w:rsidRPr="00531179">
              <w:rPr>
                <w:rFonts w:eastAsiaTheme="minorEastAsia"/>
                <w:lang w:eastAsia="zh-CN"/>
              </w:rPr>
              <w:t xml:space="preserve"> and whether to support Rel-18 DMRS</w:t>
            </w:r>
            <w:r w:rsidRPr="00531179">
              <w:rPr>
                <w:rFonts w:eastAsiaTheme="minorEastAsia"/>
                <w:lang w:eastAsia="zh-CN"/>
              </w:rPr>
              <w:t>.</w:t>
            </w:r>
          </w:p>
        </w:tc>
      </w:tr>
      <w:tr w:rsidR="00531179" w:rsidRPr="00531179" w14:paraId="09E5D8EF" w14:textId="77777777" w:rsidTr="009163E6">
        <w:tc>
          <w:tcPr>
            <w:tcW w:w="3485" w:type="dxa"/>
          </w:tcPr>
          <w:p w14:paraId="7398BBE7" w14:textId="308AD048" w:rsidR="00EC5995" w:rsidRPr="00531179" w:rsidRDefault="00EC5995" w:rsidP="00EC5995">
            <w:pPr>
              <w:rPr>
                <w:rFonts w:eastAsiaTheme="minorEastAsia"/>
                <w:lang w:eastAsia="zh-CN"/>
              </w:rPr>
            </w:pPr>
            <w:r w:rsidRPr="00531179">
              <w:rPr>
                <w:rFonts w:eastAsiaTheme="minorEastAsia"/>
                <w:lang w:eastAsia="zh-CN"/>
              </w:rPr>
              <w:t>Maximum number of layers of co-UE or total number of layers for joint detection</w:t>
            </w:r>
          </w:p>
        </w:tc>
        <w:tc>
          <w:tcPr>
            <w:tcW w:w="3486" w:type="dxa"/>
          </w:tcPr>
          <w:p w14:paraId="2A41148C"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56D7E0F" w14:textId="0EDCE15F" w:rsidR="00EC5995" w:rsidRPr="00531179" w:rsidRDefault="00EC5995" w:rsidP="00EC5995">
            <w:pPr>
              <w:rPr>
                <w:rFonts w:eastAsiaTheme="minorEastAsia"/>
                <w:lang w:eastAsia="zh-CN"/>
              </w:rPr>
            </w:pPr>
            <w:r w:rsidRPr="00531179">
              <w:rPr>
                <w:rFonts w:eastAsiaTheme="minorEastAsia"/>
                <w:lang w:eastAsia="zh-CN"/>
              </w:rPr>
              <w:t>Other options not precluded</w:t>
            </w:r>
          </w:p>
        </w:tc>
        <w:tc>
          <w:tcPr>
            <w:tcW w:w="3486" w:type="dxa"/>
          </w:tcPr>
          <w:p w14:paraId="1489EA15" w14:textId="77777777" w:rsidR="00EC5995" w:rsidRPr="00531179" w:rsidRDefault="00EC5995" w:rsidP="006302A7">
            <w:pPr>
              <w:rPr>
                <w:rFonts w:eastAsiaTheme="minorEastAsia"/>
                <w:lang w:eastAsia="zh-CN"/>
              </w:rPr>
            </w:pPr>
          </w:p>
        </w:tc>
      </w:tr>
      <w:tr w:rsidR="00531179" w:rsidRPr="00531179" w14:paraId="1869AC8B" w14:textId="77777777" w:rsidTr="009163E6">
        <w:tc>
          <w:tcPr>
            <w:tcW w:w="3485" w:type="dxa"/>
          </w:tcPr>
          <w:p w14:paraId="4B68D698" w14:textId="70543CCC" w:rsidR="00EC5995" w:rsidRPr="00531179" w:rsidRDefault="00EC5995" w:rsidP="00EC5995">
            <w:pPr>
              <w:rPr>
                <w:rFonts w:eastAsiaTheme="minorEastAsia"/>
                <w:lang w:eastAsia="zh-CN"/>
              </w:rPr>
            </w:pPr>
            <w:r w:rsidRPr="00531179">
              <w:rPr>
                <w:lang w:eastAsia="zh-CN"/>
              </w:rPr>
              <w:t>Maximum number of DMRS ports for blind detection</w:t>
            </w:r>
          </w:p>
        </w:tc>
        <w:tc>
          <w:tcPr>
            <w:tcW w:w="3486" w:type="dxa"/>
          </w:tcPr>
          <w:p w14:paraId="3A9A2D92"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0FFD5F23" w14:textId="11554832" w:rsidR="00EC5995" w:rsidRPr="00531179" w:rsidRDefault="00EC5995" w:rsidP="00EC5995">
            <w:pPr>
              <w:rPr>
                <w:rFonts w:eastAsiaTheme="minorEastAsia"/>
                <w:lang w:eastAsia="zh-CN"/>
              </w:rPr>
            </w:pPr>
            <w:r w:rsidRPr="00531179">
              <w:rPr>
                <w:rFonts w:eastAsiaTheme="minorEastAsia"/>
                <w:lang w:eastAsia="zh-CN"/>
              </w:rPr>
              <w:t>Other options not precluded</w:t>
            </w:r>
          </w:p>
        </w:tc>
        <w:tc>
          <w:tcPr>
            <w:tcW w:w="3486" w:type="dxa"/>
          </w:tcPr>
          <w:p w14:paraId="063773FF" w14:textId="27AEE114" w:rsidR="00EC5995" w:rsidRPr="00531179" w:rsidRDefault="00EC5995" w:rsidP="006302A7">
            <w:pPr>
              <w:rPr>
                <w:rFonts w:eastAsiaTheme="minorEastAsia"/>
                <w:lang w:eastAsia="zh-CN"/>
              </w:rPr>
            </w:pP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proofErr w:type="spellStart"/>
            <w:r w:rsidRPr="00531179">
              <w:rPr>
                <w:i/>
                <w:lang w:eastAsia="zh-CN"/>
              </w:rPr>
              <w:t>maxNumberMIMO-LayersPDSCH</w:t>
            </w:r>
            <w:proofErr w:type="spellEnd"/>
          </w:p>
        </w:tc>
      </w:tr>
      <w:tr w:rsidR="00EC5995" w:rsidRPr="00531179" w14:paraId="0BF9C664" w14:textId="77777777" w:rsidTr="009163E6">
        <w:tc>
          <w:tcPr>
            <w:tcW w:w="3485" w:type="dxa"/>
          </w:tcPr>
          <w:p w14:paraId="7B006BB7" w14:textId="0DA6EDA9" w:rsidR="00EC5995" w:rsidRPr="00531179" w:rsidRDefault="00EC5995" w:rsidP="00EC5995">
            <w:pPr>
              <w:rPr>
                <w:lang w:eastAsia="zh-CN"/>
              </w:rPr>
            </w:pPr>
            <w:r w:rsidRPr="00531179">
              <w:rPr>
                <w:lang w:eastAsia="zh-CN"/>
              </w:rPr>
              <w:t>Maximum modulation orders of interfering DMRS ports supported</w:t>
            </w:r>
          </w:p>
        </w:tc>
        <w:tc>
          <w:tcPr>
            <w:tcW w:w="3486" w:type="dxa"/>
          </w:tcPr>
          <w:p w14:paraId="691367FC"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5A3139B3" w14:textId="7DD99E3C" w:rsidR="00EC5995" w:rsidRPr="00531179" w:rsidRDefault="00EC5995" w:rsidP="00EC5995">
            <w:pPr>
              <w:rPr>
                <w:rFonts w:eastAsiaTheme="minorEastAsia"/>
                <w:lang w:eastAsia="zh-CN"/>
              </w:rPr>
            </w:pPr>
            <w:r w:rsidRPr="00531179">
              <w:rPr>
                <w:rFonts w:eastAsiaTheme="minorEastAsia"/>
                <w:lang w:eastAsia="zh-CN"/>
              </w:rPr>
              <w:t>Other options not plecluded</w:t>
            </w:r>
          </w:p>
        </w:tc>
        <w:tc>
          <w:tcPr>
            <w:tcW w:w="3486" w:type="dxa"/>
          </w:tcPr>
          <w:p w14:paraId="2D7F695C" w14:textId="77777777" w:rsidR="00EC5995" w:rsidRPr="00531179" w:rsidRDefault="00EC5995" w:rsidP="006302A7">
            <w:pPr>
              <w:rPr>
                <w:rFonts w:eastAsiaTheme="minorEastAsia"/>
                <w:lang w:eastAsia="zh-CN"/>
              </w:rPr>
            </w:pPr>
          </w:p>
        </w:tc>
      </w:tr>
    </w:tbl>
    <w:p w14:paraId="7D8A33EF" w14:textId="77777777" w:rsidR="009163E6" w:rsidRPr="00531179" w:rsidRDefault="009163E6" w:rsidP="006302A7">
      <w:pPr>
        <w:rPr>
          <w:rFonts w:eastAsiaTheme="minorEastAsia"/>
          <w:lang w:eastAsia="zh-CN"/>
        </w:rPr>
      </w:pPr>
    </w:p>
    <w:p w14:paraId="35256241" w14:textId="114BBDDF" w:rsidR="006302A7" w:rsidRPr="00531179" w:rsidRDefault="006302A7" w:rsidP="006302A7">
      <w:pPr>
        <w:snapToGrid w:val="0"/>
        <w:spacing w:before="60" w:after="60"/>
        <w:rPr>
          <w:rFonts w:eastAsia="Malgun Gothic"/>
          <w:b/>
          <w:u w:val="single"/>
          <w:lang w:eastAsia="ko-KR"/>
        </w:rPr>
      </w:pPr>
      <w:r w:rsidRPr="00531179">
        <w:rPr>
          <w:b/>
          <w:u w:val="single"/>
          <w:lang w:eastAsia="ko-KR"/>
        </w:rPr>
        <w:t>Issue 1-3-2:</w:t>
      </w:r>
      <w:r w:rsidRPr="00531179">
        <w:rPr>
          <w:u w:val="single"/>
        </w:rPr>
        <w:t xml:space="preserve"> </w:t>
      </w:r>
      <w:r w:rsidRPr="00531179">
        <w:rPr>
          <w:b/>
          <w:u w:val="single"/>
          <w:lang w:eastAsia="ko-KR"/>
        </w:rPr>
        <w:t>Capability granularity and details for the R-ML capability signalling</w:t>
      </w:r>
    </w:p>
    <w:p w14:paraId="11D4653E" w14:textId="06BF3F44" w:rsidR="006302A7" w:rsidRPr="00531179" w:rsidRDefault="00FC6E58"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w:t>
      </w:r>
    </w:p>
    <w:p w14:paraId="1C3CADF4" w14:textId="71EAC04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31179">
        <w:rPr>
          <w:rFonts w:eastAsia="等线"/>
          <w:lang w:val="en-US" w:eastAsia="zh-CN"/>
        </w:rPr>
        <w:t xml:space="preserve">Option </w:t>
      </w:r>
      <w:r w:rsidR="006302A7" w:rsidRPr="00531179">
        <w:rPr>
          <w:rFonts w:eastAsia="等线"/>
          <w:lang w:val="en-US" w:eastAsia="zh-CN"/>
        </w:rPr>
        <w:t>1: Align with the Rel-17 MMSE-IRC for MU-MIMO, i.e., per UE, no FDD/TDD difference, FR1 only.</w:t>
      </w:r>
    </w:p>
    <w:p w14:paraId="5EEA267B" w14:textId="55DF8D4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31179">
        <w:rPr>
          <w:rFonts w:eastAsia="等线"/>
          <w:lang w:val="en-US" w:eastAsia="zh-CN"/>
        </w:rPr>
        <w:t>Option</w:t>
      </w:r>
      <w:r w:rsidR="006302A7" w:rsidRPr="00531179">
        <w:rPr>
          <w:rFonts w:eastAsia="等线"/>
          <w:lang w:val="en-US" w:eastAsia="zh-CN"/>
        </w:rPr>
        <w:t xml:space="preserve"> 2: Introduce per CC per band per band combination (Per-FSPC) UE capability for Rel-18 MU-MIMO receiver</w:t>
      </w:r>
    </w:p>
    <w:p w14:paraId="07E2052E" w14:textId="0E764F51" w:rsidR="006302A7" w:rsidRPr="00531179" w:rsidRDefault="006302A7" w:rsidP="006302A7">
      <w:pPr>
        <w:pStyle w:val="B1"/>
        <w:ind w:left="0" w:firstLine="0"/>
        <w:rPr>
          <w:rFonts w:eastAsiaTheme="minorEastAsia"/>
          <w:lang w:eastAsia="zh-CN"/>
        </w:rPr>
      </w:pPr>
    </w:p>
    <w:p w14:paraId="4A10137B" w14:textId="56D75AD6" w:rsidR="006302A7" w:rsidRPr="00531179" w:rsidRDefault="006302A7" w:rsidP="006302A7">
      <w:pPr>
        <w:pStyle w:val="1"/>
        <w:rPr>
          <w:sz w:val="32"/>
          <w:szCs w:val="18"/>
        </w:rPr>
      </w:pPr>
      <w:r w:rsidRPr="00531179">
        <w:rPr>
          <w:sz w:val="32"/>
          <w:szCs w:val="18"/>
        </w:rPr>
        <w:t>&lt;Topic #2: Phase II test parameters&gt;</w:t>
      </w:r>
    </w:p>
    <w:p w14:paraId="0C4939E6" w14:textId="77777777" w:rsidR="006302A7" w:rsidRPr="00531179" w:rsidRDefault="006302A7" w:rsidP="006302A7">
      <w:pPr>
        <w:snapToGrid w:val="0"/>
        <w:spacing w:before="60" w:after="60"/>
        <w:rPr>
          <w:b/>
          <w:u w:val="single"/>
          <w:lang w:eastAsia="en-US"/>
        </w:rPr>
      </w:pPr>
      <w:r w:rsidRPr="00531179">
        <w:rPr>
          <w:b/>
          <w:u w:val="single"/>
        </w:rPr>
        <w:t>Issue 2-1: Test scope</w:t>
      </w:r>
    </w:p>
    <w:p w14:paraId="703EEC77" w14:textId="238F2647" w:rsidR="006302A7" w:rsidRPr="00531179" w:rsidRDefault="00BA545C"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39028F1C" w14:textId="52130484"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Reuse the same test scope for Rel-17 MMSE-IRC for MU-MIMO</w:t>
      </w:r>
    </w:p>
    <w:p w14:paraId="32390502"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Both FDD 15kHz SCS with 10MHz CHBW and TDD 30kHz SCS with 40MHz CHBW</w:t>
      </w:r>
    </w:p>
    <w:p w14:paraId="5081DD6A"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2Tx-2Rx with rank 1 for both target and co-scheduled UE on each PRB.</w:t>
      </w:r>
    </w:p>
    <w:p w14:paraId="2118147C"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2Tx-4Rx with rank 1 for both target and co-scheduled UE on each PRB.</w:t>
      </w:r>
    </w:p>
    <w:p w14:paraId="33D69EE2" w14:textId="3EA10DA0"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4Tx-4Rx with rank 2 transmission for both target and co-scheduled UE on each PRB</w:t>
      </w:r>
    </w:p>
    <w:p w14:paraId="43948C84" w14:textId="5663BA50" w:rsidR="00BA545C" w:rsidRPr="00531179" w:rsidRDefault="00BA545C" w:rsidP="00BA545C">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rFonts w:eastAsiaTheme="minorEastAsia" w:hint="eastAsia"/>
          <w:lang w:eastAsia="zh-CN"/>
        </w:rPr>
        <w:t>O</w:t>
      </w:r>
      <w:r w:rsidRPr="00531179">
        <w:rPr>
          <w:rFonts w:eastAsiaTheme="minorEastAsia"/>
          <w:lang w:eastAsia="zh-CN"/>
        </w:rPr>
        <w:t xml:space="preserve">ther </w:t>
      </w:r>
      <w:r w:rsidRPr="00531179">
        <w:rPr>
          <w:lang w:eastAsia="zh-CN"/>
        </w:rPr>
        <w:t>options</w:t>
      </w:r>
      <w:r w:rsidRPr="00531179">
        <w:rPr>
          <w:rFonts w:eastAsiaTheme="minorEastAsia"/>
          <w:lang w:eastAsia="zh-CN"/>
        </w:rPr>
        <w:t xml:space="preserve"> are not precluded.</w:t>
      </w:r>
    </w:p>
    <w:p w14:paraId="39A16BE5"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00B50F94" w14:textId="77777777" w:rsidR="006302A7" w:rsidRPr="00531179" w:rsidRDefault="006302A7" w:rsidP="006302A7">
      <w:pPr>
        <w:snapToGrid w:val="0"/>
        <w:spacing w:before="60" w:after="60"/>
        <w:rPr>
          <w:b/>
          <w:u w:val="single"/>
          <w:lang w:eastAsia="en-US"/>
        </w:rPr>
      </w:pPr>
      <w:r w:rsidRPr="00531179">
        <w:rPr>
          <w:b/>
          <w:u w:val="single"/>
        </w:rPr>
        <w:t>Issue 2-2: Co-scheduled UE number</w:t>
      </w:r>
    </w:p>
    <w:p w14:paraId="2768BEC3" w14:textId="417A6846" w:rsidR="006302A7" w:rsidRPr="00531179" w:rsidRDefault="00BA545C"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786AFD8D" w14:textId="74DD4ED3"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Defining requirements with R-ML receiver for the case of 1 co-scheduled UE</w:t>
      </w:r>
    </w:p>
    <w:p w14:paraId="6925E21F" w14:textId="338A9CB3" w:rsidR="00C45CCF" w:rsidRPr="00531179" w:rsidRDefault="00C45CCF"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lastRenderedPageBreak/>
        <w:t>O</w:t>
      </w:r>
      <w:r w:rsidRPr="00531179">
        <w:rPr>
          <w:rFonts w:eastAsia="宋体"/>
          <w:lang w:eastAsia="zh-CN"/>
        </w:rPr>
        <w:t>ther options are not precluded.</w:t>
      </w:r>
    </w:p>
    <w:p w14:paraId="310D3D99"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6400EB2D" w14:textId="77777777" w:rsidR="006302A7" w:rsidRPr="00531179" w:rsidRDefault="006302A7" w:rsidP="006302A7">
      <w:pPr>
        <w:snapToGrid w:val="0"/>
        <w:spacing w:before="60" w:after="60"/>
        <w:rPr>
          <w:b/>
          <w:u w:val="single"/>
          <w:lang w:eastAsia="en-US"/>
        </w:rPr>
      </w:pPr>
      <w:r w:rsidRPr="00531179">
        <w:rPr>
          <w:b/>
          <w:u w:val="single"/>
        </w:rPr>
        <w:t>Issue 2-3: Frequency domain resource allocation</w:t>
      </w:r>
    </w:p>
    <w:p w14:paraId="2C3B8D8A" w14:textId="45D0171A"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w:t>
      </w:r>
    </w:p>
    <w:p w14:paraId="03B1B7FC" w14:textId="29B6CA66"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w:t>
      </w:r>
      <w:proofErr w:type="gramStart"/>
      <w:r w:rsidRPr="00531179">
        <w:rPr>
          <w:lang w:eastAsia="zh-CN"/>
        </w:rPr>
        <w:t>Additionally</w:t>
      </w:r>
      <w:proofErr w:type="gramEnd"/>
      <w:r w:rsidRPr="00531179">
        <w:rPr>
          <w:lang w:eastAsia="zh-CN"/>
        </w:rPr>
        <w:t xml:space="preserve"> define requirements for cases with partial CHBW FDRA of co-scheduled UE, i.e., Cover both full and partial CHBW resource allocation for the co-scheduled UE, and full CHBW resource allocation for the target UE </w:t>
      </w:r>
    </w:p>
    <w:p w14:paraId="7986A610" w14:textId="32297048"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1E7F3F6B"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12B09DDA" w14:textId="77777777" w:rsidR="006302A7" w:rsidRPr="00531179" w:rsidRDefault="006302A7" w:rsidP="006302A7">
      <w:pPr>
        <w:snapToGrid w:val="0"/>
        <w:spacing w:before="60" w:after="60"/>
        <w:rPr>
          <w:b/>
          <w:u w:val="single"/>
          <w:lang w:eastAsia="en-US"/>
        </w:rPr>
      </w:pPr>
      <w:r w:rsidRPr="00531179">
        <w:rPr>
          <w:b/>
          <w:u w:val="single"/>
        </w:rPr>
        <w:t>Issue 2-4: Test setting for the RAN4 agreed network default assumptions</w:t>
      </w:r>
    </w:p>
    <w:p w14:paraId="1CA46D98" w14:textId="12E390B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6B0D18F0" w14:textId="5B1314E3"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For phase II tests, all the RAN4 agreed network default assumptions should be valid</w:t>
      </w:r>
    </w:p>
    <w:p w14:paraId="737C42E3" w14:textId="5AA7E9AC" w:rsidR="0011649D" w:rsidRPr="00531179" w:rsidRDefault="006302A7" w:rsidP="0011649D">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0F46E5D3" w14:textId="77777777"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182BC4B9"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62269E22" w14:textId="77777777" w:rsidR="006302A7" w:rsidRPr="00531179" w:rsidRDefault="006302A7" w:rsidP="006302A7">
      <w:pPr>
        <w:snapToGrid w:val="0"/>
        <w:spacing w:before="60" w:after="60"/>
        <w:rPr>
          <w:b/>
          <w:u w:val="single"/>
          <w:lang w:eastAsia="en-US"/>
        </w:rPr>
      </w:pPr>
      <w:r w:rsidRPr="00531179">
        <w:rPr>
          <w:b/>
          <w:u w:val="single"/>
        </w:rPr>
        <w:t>Issue 2-5: MCS Table</w:t>
      </w:r>
    </w:p>
    <w:p w14:paraId="7E8D6FA4" w14:textId="7082F093"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6B31F640" w14:textId="18375076" w:rsidR="0011649D" w:rsidRPr="00531179" w:rsidRDefault="006302A7"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The maximum MCS table is 256QAM or 64QAM MCS table, i.e., 1024QAM is not covered</w:t>
      </w:r>
    </w:p>
    <w:p w14:paraId="5CA24CDF" w14:textId="77777777"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0FC2C217"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3D9CB449" w14:textId="77777777" w:rsidR="006302A7" w:rsidRPr="00531179" w:rsidRDefault="006302A7" w:rsidP="006302A7">
      <w:pPr>
        <w:snapToGrid w:val="0"/>
        <w:spacing w:before="60" w:after="60"/>
        <w:rPr>
          <w:b/>
          <w:u w:val="single"/>
          <w:lang w:eastAsia="en-US"/>
        </w:rPr>
      </w:pPr>
      <w:r w:rsidRPr="00531179">
        <w:rPr>
          <w:b/>
          <w:u w:val="single"/>
        </w:rPr>
        <w:t>Issue 2-6: Precoder selection for co-scheduled UE</w:t>
      </w:r>
    </w:p>
    <w:p w14:paraId="2B851044" w14:textId="7582EDAC"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2ACDC557" w14:textId="202FB30E"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Only consider orthogonal PMI selection with the target U</w:t>
      </w:r>
      <w:r w:rsidR="0011649D" w:rsidRPr="00531179">
        <w:rPr>
          <w:lang w:eastAsia="zh-CN"/>
        </w:rPr>
        <w:t>E</w:t>
      </w:r>
    </w:p>
    <w:p w14:paraId="29288670" w14:textId="12BA4A3C" w:rsidR="0011649D" w:rsidRPr="00531179" w:rsidRDefault="0011649D"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7E236EEE"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306391C1" w14:textId="77777777" w:rsidR="006302A7" w:rsidRPr="00531179" w:rsidRDefault="006302A7" w:rsidP="006302A7">
      <w:pPr>
        <w:snapToGrid w:val="0"/>
        <w:spacing w:before="60" w:after="60"/>
        <w:rPr>
          <w:b/>
          <w:u w:val="single"/>
          <w:lang w:eastAsia="en-US"/>
        </w:rPr>
      </w:pPr>
      <w:r w:rsidRPr="00531179">
        <w:rPr>
          <w:b/>
          <w:u w:val="single"/>
        </w:rPr>
        <w:t>Issue 2-7: Test setting</w:t>
      </w:r>
      <w:r w:rsidRPr="00531179">
        <w:rPr>
          <w:rFonts w:eastAsiaTheme="minorEastAsia"/>
          <w:b/>
          <w:u w:val="single"/>
          <w:lang w:eastAsia="zh-CN"/>
        </w:rPr>
        <w:t xml:space="preserve"> for R-ML without modulation order blind detection</w:t>
      </w:r>
    </w:p>
    <w:p w14:paraId="76DB652A" w14:textId="68C68874"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59C4E41B" w14:textId="7C3BD832"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w:t>
      </w:r>
      <w:r w:rsidR="006302A7" w:rsidRPr="00531179">
        <w:rPr>
          <w:lang w:eastAsia="zh-CN"/>
        </w:rPr>
        <w:t>1: 1 co-scheduled UE with single modulation order should be considered. The UE should be informed DCI 1~5 according to the allocated modulation order</w:t>
      </w:r>
    </w:p>
    <w:p w14:paraId="716FD6B8" w14:textId="1EE1FC96"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w:t>
      </w:r>
      <w:r w:rsidR="006302A7" w:rsidRPr="00531179">
        <w:rPr>
          <w:lang w:eastAsia="zh-CN"/>
        </w:rPr>
        <w:t xml:space="preserve"> 2:</w:t>
      </w:r>
    </w:p>
    <w:p w14:paraId="6A8D34CC"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1+1, TDLC300-100 medium </w:t>
      </w:r>
    </w:p>
    <w:p w14:paraId="462F5BF0"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2+2, TDLA30-10 Low </w:t>
      </w:r>
    </w:p>
    <w:p w14:paraId="21E6DA42"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QPSK configured for co-scheduled UE</w:t>
      </w:r>
    </w:p>
    <w:p w14:paraId="5A85F41F"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5FF33E00" w14:textId="77777777" w:rsidR="006302A7" w:rsidRPr="00531179" w:rsidRDefault="006302A7" w:rsidP="006302A7">
      <w:pPr>
        <w:snapToGrid w:val="0"/>
        <w:spacing w:before="60" w:after="60"/>
        <w:rPr>
          <w:b/>
          <w:u w:val="single"/>
          <w:lang w:eastAsia="en-US"/>
        </w:rPr>
      </w:pPr>
      <w:r w:rsidRPr="00531179">
        <w:rPr>
          <w:b/>
          <w:u w:val="single"/>
        </w:rPr>
        <w:t>Issue 2-8: Test setting</w:t>
      </w:r>
      <w:r w:rsidRPr="00531179">
        <w:rPr>
          <w:rFonts w:eastAsiaTheme="minorEastAsia"/>
          <w:b/>
          <w:u w:val="single"/>
          <w:lang w:eastAsia="zh-CN"/>
        </w:rPr>
        <w:t xml:space="preserve"> for R-ML with modulation order blind detection</w:t>
      </w:r>
    </w:p>
    <w:p w14:paraId="119E5FB1" w14:textId="59CD42B1"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03C9CD0A" w14:textId="5EA3DB3C"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w:t>
      </w:r>
      <w:r w:rsidR="006302A7" w:rsidRPr="00531179">
        <w:rPr>
          <w:lang w:eastAsia="zh-CN"/>
        </w:rPr>
        <w:t xml:space="preserve"> 1: In the test with target UE full CHBW allocation, define the test under following configurations and the UE should be informed DCI 6</w:t>
      </w:r>
    </w:p>
    <w:p w14:paraId="6FCBB3E6"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Co-UE1: Partial CHBW allocation with QPSK</w:t>
      </w:r>
    </w:p>
    <w:p w14:paraId="74C17264"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Co-UE2: Partial CHBW allocation with 16QAM</w:t>
      </w:r>
    </w:p>
    <w:p w14:paraId="3C4E5FA3" w14:textId="4F1E775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w:t>
      </w:r>
      <w:r w:rsidR="006302A7" w:rsidRPr="00531179">
        <w:rPr>
          <w:lang w:eastAsia="zh-CN"/>
        </w:rPr>
        <w:t xml:space="preserve"> 2:</w:t>
      </w:r>
    </w:p>
    <w:p w14:paraId="25B7CD0E"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1+1, TDLC300-100 medium </w:t>
      </w:r>
    </w:p>
    <w:p w14:paraId="17424796"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QPSK configured for co-scheduled UE</w:t>
      </w:r>
    </w:p>
    <w:p w14:paraId="3C13F69E" w14:textId="77777777" w:rsidR="0011649D" w:rsidRPr="00531179" w:rsidRDefault="0011649D" w:rsidP="006302A7">
      <w:pPr>
        <w:widowControl w:val="0"/>
        <w:tabs>
          <w:tab w:val="left" w:pos="484"/>
          <w:tab w:val="left" w:pos="709"/>
          <w:tab w:val="left" w:pos="1440"/>
          <w:tab w:val="left" w:pos="1701"/>
        </w:tabs>
        <w:snapToGrid w:val="0"/>
        <w:spacing w:before="60" w:after="60"/>
        <w:rPr>
          <w:rFonts w:eastAsiaTheme="minorEastAsia"/>
          <w:lang w:eastAsia="zh-CN"/>
        </w:rPr>
      </w:pPr>
    </w:p>
    <w:p w14:paraId="7462C038" w14:textId="77777777" w:rsidR="006302A7" w:rsidRPr="00531179" w:rsidRDefault="006302A7" w:rsidP="006302A7">
      <w:pPr>
        <w:snapToGrid w:val="0"/>
        <w:spacing w:before="60" w:after="60"/>
        <w:rPr>
          <w:b/>
          <w:u w:val="single"/>
          <w:lang w:eastAsia="en-US"/>
        </w:rPr>
      </w:pPr>
      <w:r w:rsidRPr="00531179">
        <w:rPr>
          <w:b/>
          <w:u w:val="single"/>
        </w:rPr>
        <w:t xml:space="preserve">Issue 2-9: </w:t>
      </w:r>
      <w:r w:rsidRPr="00531179">
        <w:rPr>
          <w:rFonts w:eastAsiaTheme="minorEastAsia"/>
          <w:b/>
          <w:u w:val="single"/>
          <w:lang w:eastAsia="zh-CN"/>
        </w:rPr>
        <w:t>Other parameters</w:t>
      </w:r>
    </w:p>
    <w:p w14:paraId="0B7529F2" w14:textId="5B9A6B4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28D6D74C" w14:textId="47D3A309"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Reuse the phase I simulation assumptions as a start point</w:t>
      </w:r>
    </w:p>
    <w:p w14:paraId="1D226E62" w14:textId="4BD109B4" w:rsidR="0011649D" w:rsidRPr="00531179" w:rsidRDefault="0011649D"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6BCD9D15" w14:textId="2D6E2797" w:rsidR="006302A7" w:rsidRPr="00531179" w:rsidRDefault="006302A7" w:rsidP="006302A7">
      <w:pPr>
        <w:pStyle w:val="B1"/>
        <w:ind w:left="0" w:firstLine="0"/>
        <w:rPr>
          <w:rFonts w:eastAsiaTheme="minorEastAsia"/>
          <w:lang w:eastAsia="zh-CN"/>
        </w:rPr>
      </w:pPr>
    </w:p>
    <w:sectPr w:rsidR="006302A7" w:rsidRPr="00531179">
      <w:footnotePr>
        <w:numRestart w:val="eachSect"/>
      </w:footnotePr>
      <w:pgSz w:w="11907" w:h="16840"/>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hina Telecom1" w:date="2023-08-25T09:17:00Z" w:initials="CTC">
    <w:p w14:paraId="4280025B" w14:textId="58F9AE0A" w:rsidR="00874927" w:rsidRPr="00874927" w:rsidRDefault="00874927">
      <w:pPr>
        <w:pStyle w:val="a9"/>
        <w:rPr>
          <w:rFonts w:eastAsiaTheme="minorEastAsia"/>
          <w:lang w:eastAsia="zh-CN"/>
        </w:rPr>
      </w:pPr>
      <w:r>
        <w:rPr>
          <w:rStyle w:val="af7"/>
        </w:rPr>
        <w:annotationRef/>
      </w:r>
      <w:r>
        <w:rPr>
          <w:rFonts w:eastAsiaTheme="minorEastAsia" w:hint="eastAsia"/>
          <w:lang w:eastAsia="zh-CN"/>
        </w:rPr>
        <w:t>C</w:t>
      </w:r>
      <w:r>
        <w:rPr>
          <w:rFonts w:eastAsiaTheme="minorEastAsia"/>
          <w:lang w:eastAsia="zh-CN"/>
        </w:rPr>
        <w:t>TC recommend to remove this part based on RAN1 latest conclusion.</w:t>
      </w:r>
    </w:p>
  </w:comment>
  <w:comment w:id="1" w:author="China Telecom1" w:date="2023-08-25T08:58:00Z" w:initials="CTC">
    <w:p w14:paraId="3588F311" w14:textId="5DA7FDAB" w:rsidR="009E07CB" w:rsidRPr="009E07CB" w:rsidRDefault="009E07CB">
      <w:pPr>
        <w:pStyle w:val="a9"/>
        <w:rPr>
          <w:rFonts w:eastAsiaTheme="minorEastAsia"/>
          <w:lang w:eastAsia="zh-CN"/>
        </w:rPr>
      </w:pPr>
      <w:r>
        <w:rPr>
          <w:rStyle w:val="af7"/>
        </w:rPr>
        <w:annotationRef/>
      </w:r>
      <w:r>
        <w:rPr>
          <w:rFonts w:eastAsiaTheme="minorEastAsia" w:hint="eastAsia"/>
          <w:lang w:eastAsia="zh-CN"/>
        </w:rPr>
        <w:t>H</w:t>
      </w:r>
      <w:r>
        <w:rPr>
          <w:rFonts w:eastAsiaTheme="minorEastAsia"/>
          <w:lang w:eastAsia="zh-CN"/>
        </w:rPr>
        <w:t>uawei propose not to have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80025B" w15:done="0"/>
  <w15:commentEx w15:paraId="3588F3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80025B" w16cid:durableId="2892F037"/>
  <w16cid:commentId w16cid:paraId="3588F311" w16cid:durableId="2892EB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0D143" w14:textId="77777777" w:rsidR="00B8558B" w:rsidRDefault="00B8558B" w:rsidP="00EC611D">
      <w:pPr>
        <w:spacing w:after="0"/>
      </w:pPr>
      <w:r>
        <w:separator/>
      </w:r>
    </w:p>
  </w:endnote>
  <w:endnote w:type="continuationSeparator" w:id="0">
    <w:p w14:paraId="771072B2" w14:textId="77777777" w:rsidR="00B8558B" w:rsidRDefault="00B8558B"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3965A" w14:textId="77777777" w:rsidR="00B8558B" w:rsidRDefault="00B8558B" w:rsidP="00EC611D">
      <w:pPr>
        <w:spacing w:after="0"/>
      </w:pPr>
      <w:r>
        <w:separator/>
      </w:r>
    </w:p>
  </w:footnote>
  <w:footnote w:type="continuationSeparator" w:id="0">
    <w:p w14:paraId="5BE685F6" w14:textId="77777777" w:rsidR="00B8558B" w:rsidRDefault="00B8558B"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9"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num w:numId="1">
    <w:abstractNumId w:val="6"/>
  </w:num>
  <w:num w:numId="2">
    <w:abstractNumId w:val="12"/>
  </w:num>
  <w:num w:numId="3">
    <w:abstractNumId w:val="1"/>
  </w:num>
  <w:num w:numId="4">
    <w:abstractNumId w:val="15"/>
  </w:num>
  <w:num w:numId="5">
    <w:abstractNumId w:val="9"/>
  </w:num>
  <w:num w:numId="6">
    <w:abstractNumId w:val="14"/>
  </w:num>
  <w:num w:numId="7">
    <w:abstractNumId w:val="7"/>
  </w:num>
  <w:num w:numId="8">
    <w:abstractNumId w:val="0"/>
  </w:num>
  <w:num w:numId="9">
    <w:abstractNumId w:val="10"/>
  </w:num>
  <w:num w:numId="10">
    <w:abstractNumId w:val="3"/>
  </w:num>
  <w:num w:numId="11">
    <w:abstractNumId w:val="2"/>
  </w:num>
  <w:num w:numId="12">
    <w:abstractNumId w:val="13"/>
  </w:num>
  <w:num w:numId="13">
    <w:abstractNumId w:val="5"/>
  </w:num>
  <w:num w:numId="14">
    <w:abstractNumId w:val="12"/>
  </w:num>
  <w:num w:numId="15">
    <w:abstractNumId w:val="6"/>
  </w:num>
  <w:num w:numId="16">
    <w:abstractNumId w:val="1"/>
  </w:num>
  <w:num w:numId="17">
    <w:abstractNumId w:val="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4516A"/>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10"/>
    <w:rsid w:val="002A4635"/>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5B5C"/>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3BA"/>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27B59"/>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08B2"/>
    <w:rsid w:val="00451383"/>
    <w:rsid w:val="004521D3"/>
    <w:rsid w:val="0045290C"/>
    <w:rsid w:val="00452EFA"/>
    <w:rsid w:val="0045408C"/>
    <w:rsid w:val="00454651"/>
    <w:rsid w:val="00455313"/>
    <w:rsid w:val="00455F92"/>
    <w:rsid w:val="00455FBB"/>
    <w:rsid w:val="00456FE8"/>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2F4"/>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1179"/>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25E"/>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69"/>
    <w:rsid w:val="007174FC"/>
    <w:rsid w:val="00717F8C"/>
    <w:rsid w:val="0072085C"/>
    <w:rsid w:val="00720D96"/>
    <w:rsid w:val="0072128B"/>
    <w:rsid w:val="0072169C"/>
    <w:rsid w:val="00721928"/>
    <w:rsid w:val="00721D31"/>
    <w:rsid w:val="00721FD5"/>
    <w:rsid w:val="00722BAC"/>
    <w:rsid w:val="0072302A"/>
    <w:rsid w:val="0072319E"/>
    <w:rsid w:val="00723FC5"/>
    <w:rsid w:val="0072471D"/>
    <w:rsid w:val="00724E8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374"/>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4927"/>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0E"/>
    <w:rsid w:val="008E61DF"/>
    <w:rsid w:val="008E63A8"/>
    <w:rsid w:val="008E6438"/>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F25"/>
    <w:rsid w:val="009D33EE"/>
    <w:rsid w:val="009D364B"/>
    <w:rsid w:val="009D3D73"/>
    <w:rsid w:val="009D452F"/>
    <w:rsid w:val="009D491E"/>
    <w:rsid w:val="009D4C61"/>
    <w:rsid w:val="009D4DCC"/>
    <w:rsid w:val="009D5653"/>
    <w:rsid w:val="009D647A"/>
    <w:rsid w:val="009D7315"/>
    <w:rsid w:val="009E07CB"/>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24EE"/>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442"/>
    <w:rsid w:val="00AE2897"/>
    <w:rsid w:val="00AE28C9"/>
    <w:rsid w:val="00AE3320"/>
    <w:rsid w:val="00AE36AD"/>
    <w:rsid w:val="00AE3869"/>
    <w:rsid w:val="00AE3892"/>
    <w:rsid w:val="00AE5749"/>
    <w:rsid w:val="00AE57BA"/>
    <w:rsid w:val="00AE5BB6"/>
    <w:rsid w:val="00AE5D52"/>
    <w:rsid w:val="00AE645A"/>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58B"/>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D5B"/>
    <w:rsid w:val="00CB1FBD"/>
    <w:rsid w:val="00CB24E5"/>
    <w:rsid w:val="00CB2B9C"/>
    <w:rsid w:val="00CB3688"/>
    <w:rsid w:val="00CB4720"/>
    <w:rsid w:val="00CB4CB0"/>
    <w:rsid w:val="00CB5225"/>
    <w:rsid w:val="00CB5DA3"/>
    <w:rsid w:val="00CB62C9"/>
    <w:rsid w:val="00CB7567"/>
    <w:rsid w:val="00CC0764"/>
    <w:rsid w:val="00CC0A3E"/>
    <w:rsid w:val="00CC2FE9"/>
    <w:rsid w:val="00CC320E"/>
    <w:rsid w:val="00CC3A4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4CDE"/>
    <w:rsid w:val="00CD5FD1"/>
    <w:rsid w:val="00CD610A"/>
    <w:rsid w:val="00CD7179"/>
    <w:rsid w:val="00CD717C"/>
    <w:rsid w:val="00CD75C5"/>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8B6"/>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5DB4"/>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6E58"/>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612E1-C34D-40FD-B631-62110BB4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China Telecom1</cp:lastModifiedBy>
  <cp:revision>4</cp:revision>
  <dcterms:created xsi:type="dcterms:W3CDTF">2023-08-25T07:16:00Z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